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4A53999C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bookmarkStart w:id="0" w:name="_GoBack"/>
      <w:bookmarkEnd w:id="0"/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BE1C28">
        <w:rPr>
          <w:rFonts w:cs="Arial"/>
          <w:b/>
          <w:color w:val="000000"/>
          <w:sz w:val="24"/>
          <w:lang w:eastAsia="zh-CN"/>
        </w:rPr>
        <w:t>1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20</w:t>
      </w:r>
      <w:r w:rsidR="00BE1C28">
        <w:rPr>
          <w:rFonts w:cs="Arial"/>
          <w:b/>
          <w:color w:val="000000"/>
          <w:sz w:val="24"/>
          <w:lang w:eastAsia="zh-CN"/>
        </w:rPr>
        <w:t>3003</w:t>
      </w:r>
    </w:p>
    <w:p w14:paraId="4B2948ED" w14:textId="1FB456A0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BE1C28">
        <w:rPr>
          <w:b/>
          <w:noProof/>
          <w:sz w:val="24"/>
        </w:rPr>
        <w:t>25 May – 3 June</w:t>
      </w:r>
      <w:r>
        <w:rPr>
          <w:b/>
          <w:noProof/>
          <w:sz w:val="24"/>
        </w:rPr>
        <w:t xml:space="preserve"> 2020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230FDF3A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Chairman 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 SA5#1</w:t>
      </w:r>
      <w:r w:rsidR="00AB026D" w:rsidRPr="00F7069A">
        <w:rPr>
          <w:rFonts w:ascii="Arial" w:hAnsi="Arial" w:cs="Arial"/>
          <w:sz w:val="22"/>
          <w:szCs w:val="22"/>
        </w:rPr>
        <w:t>3</w:t>
      </w:r>
      <w:r w:rsidR="00515226">
        <w:rPr>
          <w:rFonts w:ascii="Arial" w:hAnsi="Arial" w:cs="Arial"/>
          <w:sz w:val="22"/>
          <w:szCs w:val="22"/>
        </w:rPr>
        <w:t>1</w:t>
      </w:r>
      <w:r w:rsidR="003E0A22" w:rsidRPr="00F7069A">
        <w:rPr>
          <w:rFonts w:ascii="Arial" w:hAnsi="Arial" w:cs="Arial"/>
          <w:sz w:val="22"/>
          <w:szCs w:val="22"/>
        </w:rPr>
        <w:t>e</w:t>
      </w:r>
      <w:r w:rsidR="00957D23" w:rsidRPr="00F7069A">
        <w:rPr>
          <w:rFonts w:ascii="Arial" w:hAnsi="Arial" w:cs="Arial"/>
          <w:sz w:val="22"/>
          <w:szCs w:val="22"/>
        </w:rPr>
        <w:t xml:space="preserve"> 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13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204"/>
        <w:gridCol w:w="2224"/>
        <w:gridCol w:w="1307"/>
        <w:gridCol w:w="809"/>
        <w:gridCol w:w="1109"/>
        <w:gridCol w:w="1188"/>
        <w:gridCol w:w="1079"/>
        <w:gridCol w:w="793"/>
        <w:gridCol w:w="888"/>
      </w:tblGrid>
      <w:tr w:rsidR="00A55A44" w:rsidRPr="00401776" w14:paraId="2007629A" w14:textId="77777777" w:rsidTr="001A0D56">
        <w:trPr>
          <w:tblHeader/>
          <w:tblCellSpacing w:w="0" w:type="dxa"/>
          <w:jc w:val="center"/>
        </w:trPr>
        <w:tc>
          <w:tcPr>
            <w:tcW w:w="7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2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C26E0" w:rsidRPr="00965431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C26E0" w:rsidRPr="00401776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5FBB7C69" w14:textId="6619B4F8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Exploder</w:t>
            </w:r>
          </w:p>
        </w:tc>
        <w:tc>
          <w:tcPr>
            <w:tcW w:w="1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C26E0" w:rsidRPr="00401776" w:rsidRDefault="008C26E0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7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8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C26E0" w:rsidRPr="00401776" w:rsidRDefault="008C26E0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A55A44" w:rsidRPr="00401776" w14:paraId="4C1A793B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093593" w:rsidRPr="00401776" w:rsidRDefault="00093593" w:rsidP="003036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093593" w:rsidRPr="00401776" w:rsidRDefault="00093593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093593" w:rsidRPr="00965431" w:rsidRDefault="00093593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093593" w:rsidRPr="00401776" w:rsidRDefault="00093593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5A7321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093593" w:rsidRPr="00401776" w:rsidRDefault="00093593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093593" w:rsidRPr="00401776" w:rsidRDefault="00093593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415B9" w:rsidRPr="00401776" w14:paraId="7AC8AD0B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0BFC9E17" w:rsidR="00C415B9" w:rsidRPr="00C7394F" w:rsidRDefault="00C415B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5.1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107D1435" w:rsidR="00C415B9" w:rsidRPr="00C7394F" w:rsidRDefault="00C415B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S5-203367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5351CC12" w:rsidR="00C415B9" w:rsidRPr="00965431" w:rsidRDefault="00C415B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Revision of SA5 ToR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48552AD4" w:rsidR="00C415B9" w:rsidRPr="00401776" w:rsidRDefault="00C415B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Ericsson, Nokia, 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5C5284" w14:textId="080A4916" w:rsidR="00C415B9" w:rsidRPr="00C7394F" w:rsidRDefault="00C415B9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SA5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1030DDC5" w:rsidR="00C415B9" w:rsidRPr="00401776" w:rsidRDefault="00C415B9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ToR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49BBB4BF" w:rsidR="00C415B9" w:rsidRPr="00401776" w:rsidRDefault="00C415B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54D4D00A" w:rsidR="00C415B9" w:rsidRPr="006D67E3" w:rsidRDefault="00C415B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4147DD11" w:rsidR="00C415B9" w:rsidRPr="00401776" w:rsidRDefault="00C415B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7CF8BF6C" w:rsidR="00C415B9" w:rsidRPr="00401776" w:rsidRDefault="00C415B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F86B67" w:rsidRPr="00401776" w14:paraId="35AF028D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526F7C" w14:textId="5DA7E725" w:rsidR="00F86B67" w:rsidRPr="00C7394F" w:rsidRDefault="00F86B67" w:rsidP="00F86B6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5.3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B9109" w14:textId="160199F1" w:rsidR="00F86B67" w:rsidRPr="00C7394F" w:rsidRDefault="00F86B67" w:rsidP="00F86B6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S5-203369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47C776" w14:textId="0F4668AD" w:rsidR="00F86B67" w:rsidRPr="00C7394F" w:rsidRDefault="00F86B67" w:rsidP="00F86B6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Reply LS to SA to Reply LS on support for </w:t>
            </w:r>
            <w:proofErr w:type="spellStart"/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eCall</w:t>
            </w:r>
            <w:proofErr w:type="spellEnd"/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over NR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BBAE65" w14:textId="694D53A5" w:rsidR="00F86B67" w:rsidRPr="00C7394F" w:rsidRDefault="00F86B67" w:rsidP="00F86B6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1E18D5" w14:textId="3947FFAC" w:rsidR="00F86B67" w:rsidRPr="00C7394F" w:rsidRDefault="00F86B67" w:rsidP="00F86B6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SA5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AB6970" w14:textId="7774601E" w:rsidR="00F86B67" w:rsidRDefault="00F86B67" w:rsidP="00F86B6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F8C129" w14:textId="65F644FE" w:rsidR="00F86B67" w:rsidRPr="00401776" w:rsidRDefault="00F86B67" w:rsidP="00F86B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702B6" w14:textId="72F03651" w:rsidR="00F86B67" w:rsidRPr="006D67E3" w:rsidRDefault="00F86B67" w:rsidP="00F86B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CFB829" w14:textId="49FC2C36" w:rsidR="00F86B67" w:rsidRPr="00401776" w:rsidRDefault="00F86B67" w:rsidP="00F86B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D8F801" w14:textId="6A38E0F1" w:rsidR="00F86B67" w:rsidRPr="00401776" w:rsidRDefault="00F86B67" w:rsidP="00F86B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4043E7" w:rsidRPr="00401776" w14:paraId="44F9D266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8E846" w14:textId="08D7ABCF" w:rsidR="004043E7" w:rsidRPr="00C7394F" w:rsidRDefault="004043E7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5.3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634244" w14:textId="77777777" w:rsidR="004043E7" w:rsidRDefault="004043E7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S5-203370</w:t>
            </w:r>
          </w:p>
          <w:p w14:paraId="66D3AACE" w14:textId="5F2BB88F" w:rsidR="004043E7" w:rsidRPr="00C7394F" w:rsidRDefault="004043E7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(rev. of </w:t>
            </w:r>
            <w:r w:rsidRPr="008647D6">
              <w:rPr>
                <w:rFonts w:ascii="Arial" w:hAnsi="Arial" w:cs="Arial"/>
                <w:sz w:val="18"/>
                <w:szCs w:val="18"/>
                <w:lang w:val="en-US" w:eastAsia="zh-CN"/>
              </w:rPr>
              <w:t>S5-203243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4C97D2" w14:textId="5AA8DBE7" w:rsidR="004043E7" w:rsidRPr="00C7394F" w:rsidRDefault="004043E7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LS to 5GJA on SA5 Rel-17 work in SLA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93E36" w14:textId="1F180B41" w:rsidR="004043E7" w:rsidRPr="00C7394F" w:rsidRDefault="004043E7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 Com. Corporation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847F2D" w14:textId="1A283E02" w:rsidR="004043E7" w:rsidRPr="00C7394F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7394F">
              <w:rPr>
                <w:rFonts w:ascii="Arial" w:hAnsi="Arial" w:cs="Arial"/>
                <w:sz w:val="18"/>
                <w:szCs w:val="18"/>
                <w:lang w:val="en-US" w:eastAsia="zh-CN"/>
              </w:rPr>
              <w:t>SA5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0FA7DB" w14:textId="45E7692F" w:rsidR="004043E7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A7537A" w14:textId="78F8E4F1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3A3DC5" w14:textId="1F029236" w:rsidR="004043E7" w:rsidRPr="006D67E3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608F39" w14:textId="005EAB06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6363D7" w14:textId="4AD3C8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4043E7" w:rsidRPr="00401776" w14:paraId="41014605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4043E7" w:rsidRPr="00401776" w:rsidRDefault="004043E7" w:rsidP="00404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4043E7" w:rsidRPr="00401776" w:rsidRDefault="004043E7" w:rsidP="004043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4043E7" w:rsidRPr="00965431" w:rsidRDefault="004043E7" w:rsidP="004043E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4043E7" w:rsidRPr="00401776" w:rsidRDefault="004043E7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ED5F81" w14:textId="777777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4043E7" w:rsidRPr="00401776" w:rsidRDefault="004043E7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F0210B" w:rsidRPr="00401776" w14:paraId="6DFA2B5A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12ECCA99" w:rsidR="00F0210B" w:rsidRPr="00401776" w:rsidRDefault="00F0210B" w:rsidP="00F021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12CBB" w14:textId="330D81B1" w:rsidR="00F0210B" w:rsidRPr="00EF1B20" w:rsidRDefault="00F0210B" w:rsidP="00F0210B">
            <w:pPr>
              <w:rPr>
                <w:rFonts w:ascii="Arial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S5-203352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78922363" w:rsidR="00F0210B" w:rsidRPr="00EF1B20" w:rsidRDefault="00F0210B" w:rsidP="00F0210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Presentation sheet for 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TS 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28.307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f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or information and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01C51DB1" w:rsidR="00F0210B" w:rsidRPr="00401776" w:rsidRDefault="00F0210B" w:rsidP="00F0210B">
            <w:pPr>
              <w:rPr>
                <w:rFonts w:ascii="Arial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6ABB42" w14:textId="0210C255" w:rsidR="00F0210B" w:rsidRPr="00401776" w:rsidRDefault="00F0210B" w:rsidP="00F0210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26104CAA" w:rsidR="00F0210B" w:rsidRPr="00401776" w:rsidRDefault="00F0210B" w:rsidP="00F0210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20C133C8" w:rsidR="00F0210B" w:rsidRPr="00703011" w:rsidRDefault="00F0210B" w:rsidP="00F0210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2E838652" w:rsidR="00F0210B" w:rsidRPr="00F51FA7" w:rsidRDefault="00F0210B" w:rsidP="00F0210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51FA7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4A009F89" w:rsidR="00F0210B" w:rsidRPr="00401776" w:rsidRDefault="00F0210B" w:rsidP="00F0210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14F51F4B" w:rsidR="00F0210B" w:rsidRPr="00401776" w:rsidRDefault="00F0210B" w:rsidP="00F0210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33892" w:rsidRPr="00401776" w14:paraId="4C9400D4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21250442" w:rsidR="00333892" w:rsidRPr="00401776" w:rsidRDefault="00333892" w:rsidP="0033389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2A325" w14:textId="04878DD9" w:rsidR="00333892" w:rsidRPr="00EF1B20" w:rsidRDefault="00333892" w:rsidP="0033389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S5-203353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5422055E" w:rsidR="00333892" w:rsidRPr="00EF1B20" w:rsidRDefault="00333892" w:rsidP="0033389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Presentation sheet for 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TS 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28.308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f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or information and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57FBDEBE" w:rsidR="00333892" w:rsidRPr="00401776" w:rsidRDefault="00333892" w:rsidP="0033389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A7B476" w14:textId="749D01C5" w:rsidR="00333892" w:rsidRPr="00401776" w:rsidRDefault="00333892" w:rsidP="0033389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13EE70AE" w:rsidR="00333892" w:rsidRPr="00401776" w:rsidRDefault="00333892" w:rsidP="0033389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3043FD95" w:rsidR="00333892" w:rsidRPr="00401776" w:rsidRDefault="00333892" w:rsidP="0033389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06C4C45F" w:rsidR="00333892" w:rsidRPr="00F51FA7" w:rsidRDefault="00333892" w:rsidP="0033389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51FA7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67B3DCF4" w:rsidR="00333892" w:rsidRPr="00401776" w:rsidRDefault="00333892" w:rsidP="0033389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7A306683" w:rsidR="00333892" w:rsidRPr="00401776" w:rsidRDefault="00333892" w:rsidP="0033389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67951" w:rsidRPr="00401776" w14:paraId="2798A4A8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6C2A8E88" w:rsidR="00367951" w:rsidRPr="00401776" w:rsidRDefault="00367951" w:rsidP="0036795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3C984168" w:rsidR="00367951" w:rsidRPr="00EF1B20" w:rsidRDefault="00367951" w:rsidP="0036795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S5-203354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01FBB7E7" w:rsidR="00367951" w:rsidRPr="00EF1B20" w:rsidRDefault="00367951" w:rsidP="00367951">
            <w:pPr>
              <w:rPr>
                <w:rFonts w:ascii="Arial" w:hAnsi="Arial" w:cs="Arial"/>
                <w:sz w:val="18"/>
                <w:szCs w:val="18"/>
              </w:rPr>
            </w:pP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Presentation sheet for TS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28.405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f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or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32F4E5CF" w:rsidR="00367951" w:rsidRPr="00401776" w:rsidRDefault="00367951" w:rsidP="0036795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7F3D8D" w14:textId="78211654" w:rsidR="00367951" w:rsidRPr="00401776" w:rsidRDefault="00367951" w:rsidP="003679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3C3C0C76" w:rsidR="00367951" w:rsidRPr="00401776" w:rsidRDefault="00367951" w:rsidP="003679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126DD013" w:rsidR="00367951" w:rsidRPr="00401776" w:rsidRDefault="00367951" w:rsidP="003679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45AE160D" w:rsidR="00367951" w:rsidRPr="00F51FA7" w:rsidRDefault="00367951" w:rsidP="003679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51FA7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7E1BB8AC" w:rsidR="00367951" w:rsidRPr="00401776" w:rsidRDefault="00367951" w:rsidP="003679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08889F37" w:rsidR="00367951" w:rsidRPr="00401776" w:rsidRDefault="00367951" w:rsidP="003679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74D11" w:rsidRPr="00401776" w14:paraId="16A8BEFA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37AAF630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18CDFA09" w:rsidR="00C74D11" w:rsidRPr="00EF1B20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S5-203355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69092F63" w:rsidR="00C74D11" w:rsidRPr="00EF1B20" w:rsidRDefault="00C74D11" w:rsidP="00C74D1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Presentation sheet for 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TS 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28.406</w:t>
            </w: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f</w:t>
            </w: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or information and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28629671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3EAA3C" w14:textId="693245B0" w:rsidR="00C74D11" w:rsidRPr="00401776" w:rsidRDefault="00C74D11" w:rsidP="00C74D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66B6CF93" w:rsidR="00C74D11" w:rsidRPr="00401776" w:rsidRDefault="00C74D11" w:rsidP="00C74D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3437A966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3D415216" w:rsidR="00C74D11" w:rsidRPr="00F51FA7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51FA7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6EE34E44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213E8269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74D11" w:rsidRPr="00401776" w14:paraId="7E2824F7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40B48E07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6.4.7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72B0CAF9" w:rsidR="00C74D11" w:rsidRPr="00EF1B20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S5-203365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19FEE3F5" w:rsidR="00C74D11" w:rsidRPr="00EF1B20" w:rsidRDefault="00C74D11" w:rsidP="00C74D1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Presentation sheet for TS 28.535 for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1C79CC18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FA28E0" w14:textId="07977A2E" w:rsidR="00C74D11" w:rsidRPr="00401776" w:rsidRDefault="00C74D11" w:rsidP="00C74D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207A7DDE" w:rsidR="00C74D11" w:rsidRPr="00401776" w:rsidRDefault="00C74D11" w:rsidP="00C74D1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637FFC51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0DF6E7AB" w:rsidR="00C74D11" w:rsidRPr="00DE46BA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0519D144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4A7DC21E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74D11" w:rsidRPr="00401776" w14:paraId="32A91399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69B97962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6.4.7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2B5DA49E" w:rsidR="00C74D11" w:rsidRPr="00EF1B20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S5-203366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7CEEE1C9" w:rsidR="00C74D11" w:rsidRPr="00EF1B20" w:rsidRDefault="00C74D11" w:rsidP="00C74D11">
            <w:pPr>
              <w:rPr>
                <w:rFonts w:ascii="Arial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Presentation sheet for TS 28.536 for information &amp;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5936F8CC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192D3A" w14:textId="2CF38BE4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163B718A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710A6158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54223E25" w:rsidR="00C74D11" w:rsidRPr="009B398E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558CDD60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18159BF8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C74D11" w:rsidRPr="00401776" w14:paraId="6850287B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0CC55998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959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8959FE">
              <w:rPr>
                <w:rFonts w:ascii="Arial" w:hAnsi="Arial" w:cs="Arial"/>
                <w:sz w:val="18"/>
                <w:szCs w:val="18"/>
                <w:lang w:val="en-US" w:eastAsia="zh-CN"/>
              </w:rPr>
              <w:t>.6.3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59AF69C7" w:rsidR="00C74D11" w:rsidRPr="00EF1B20" w:rsidRDefault="00954033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hyperlink r:id="rId11" w:history="1">
              <w:r w:rsidR="00C74D11" w:rsidRPr="008959F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S5-20344</w:t>
              </w:r>
            </w:hyperlink>
            <w:r w:rsidR="00C74D11"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130523C2" w:rsidR="00C74D11" w:rsidRPr="00EF1B20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959FE"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of Report to TSG TR 28.810 Version 1.0.0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47397C47" w:rsidR="00C74D11" w:rsidRPr="00401776" w:rsidRDefault="00C74D11" w:rsidP="00C74D11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959FE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 Com. Corporation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7E6A45" w14:textId="03618F7B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50CA136F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5CC4E628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32B30137" w:rsidR="00C74D11" w:rsidRPr="00075862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20B5D6B4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7AFA8B4F" w:rsidR="00C74D11" w:rsidRPr="00401776" w:rsidRDefault="00C74D11" w:rsidP="00C74D1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27753" w:rsidRPr="00401776" w14:paraId="5DBC1A4B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4D1A90CB" w:rsidR="00327753" w:rsidRPr="00401776" w:rsidRDefault="00327753" w:rsidP="00327753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72B1C97B" w:rsidR="00327753" w:rsidRPr="00EF1B20" w:rsidRDefault="00327753" w:rsidP="00327753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S5-203356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12818428" w:rsidR="00327753" w:rsidRPr="00EF1B20" w:rsidRDefault="00327753" w:rsidP="00327753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eastAsia="Calibri" w:hAnsi="Arial" w:cs="Arial"/>
                <w:sz w:val="18"/>
                <w:szCs w:val="18"/>
                <w:lang w:eastAsia="ar-SA"/>
              </w:rPr>
              <w:t>TS skeleton for 28.309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043FB964" w:rsidR="00327753" w:rsidRPr="00401776" w:rsidRDefault="00327753" w:rsidP="00327753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245C10" w14:textId="6675345E" w:rsidR="00327753" w:rsidRPr="00401776" w:rsidRDefault="00327753" w:rsidP="003277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7A9BA715" w:rsidR="00327753" w:rsidRPr="00401776" w:rsidRDefault="00327753" w:rsidP="003277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17CF2594" w:rsidR="00327753" w:rsidRPr="00401776" w:rsidRDefault="00327753" w:rsidP="003277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18426C48" w:rsidR="00327753" w:rsidRPr="00A160DF" w:rsidRDefault="00327753" w:rsidP="003277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160DF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004487BA" w:rsidR="00327753" w:rsidRPr="00401776" w:rsidRDefault="00327753" w:rsidP="003277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601797C0" w:rsidR="00327753" w:rsidRPr="00401776" w:rsidRDefault="00327753" w:rsidP="003277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31E06" w:rsidRPr="00401776" w14:paraId="28EF82B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07C3A675" w:rsidR="00331E06" w:rsidRPr="00401776" w:rsidRDefault="00331E06" w:rsidP="00331E0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719B3D2A" w:rsidR="00331E06" w:rsidRPr="00EF1B20" w:rsidRDefault="00331E06" w:rsidP="00331E0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S5-203357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641B177D" w:rsidR="00331E06" w:rsidRPr="00EF1B20" w:rsidRDefault="00331E06" w:rsidP="00331E0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Rel-16 Exception request for QOED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392D8CA7" w:rsidR="00331E06" w:rsidRPr="00401776" w:rsidRDefault="00331E06" w:rsidP="00331E0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8D3BEA" w14:textId="3966D8EF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23F1A0ED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Exception request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15D6DEF1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4740BCB4" w:rsidR="00331E06" w:rsidRPr="00A160DF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160DF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41837629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6B58D2EA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31E06" w:rsidRPr="00401776" w14:paraId="4642FDA0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5B02C" w14:textId="70A9DF78" w:rsidR="00331E06" w:rsidRPr="00401776" w:rsidRDefault="00331E06" w:rsidP="00331E0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442BA" w14:textId="0CA79549" w:rsidR="00331E06" w:rsidRPr="00EF1B20" w:rsidRDefault="00331E06" w:rsidP="00331E0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S5-203359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0C2FE" w14:textId="5D200D28" w:rsidR="00331E06" w:rsidRPr="00EF1B20" w:rsidRDefault="00331E06" w:rsidP="00331E0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Rel-16 Exception request for SON_5G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579EA" w14:textId="4FA77121" w:rsidR="00331E06" w:rsidRPr="00401776" w:rsidRDefault="00331E06" w:rsidP="00331E0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7FCDBA" w14:textId="5AFD144D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E54BAA7" w14:textId="07B77CF7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Exception request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67FC1369" w:rsidR="00331E06" w:rsidRPr="00401776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3B22F4D9" w:rsidR="00331E06" w:rsidRPr="00F95F3F" w:rsidRDefault="00331E06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95F3F">
              <w:rPr>
                <w:rFonts w:ascii="Arial" w:eastAsiaTheme="minorHAnsi" w:hAnsi="Arial" w:cs="Arial"/>
                <w:sz w:val="18"/>
                <w:szCs w:val="18"/>
              </w:rPr>
              <w:t>12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31840FCA" w:rsidR="00331E06" w:rsidRPr="00401776" w:rsidRDefault="00D548D7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15 June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49D87F86" w:rsidR="00331E06" w:rsidRPr="00401776" w:rsidRDefault="00F95F3F" w:rsidP="00331E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491D" w:rsidRPr="00401776" w14:paraId="01C9712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CC07" w14:textId="21499DF0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6.4.4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D6EE3" w14:textId="7A16D0A2" w:rsidR="0008491D" w:rsidRPr="00A2670D" w:rsidRDefault="00190833" w:rsidP="0008491D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bookmarkStart w:id="1" w:name="_Hlk42162940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</w:t>
            </w:r>
            <w:r w:rsidR="0008491D" w:rsidRPr="00A267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S5-203363</w:t>
            </w:r>
            <w:bookmarkEnd w:id="1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</w:t>
            </w:r>
          </w:p>
          <w:p w14:paraId="5387E768" w14:textId="38F02D16" w:rsidR="009C420F" w:rsidRPr="00EF1B20" w:rsidRDefault="009C420F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-&gt;</w:t>
            </w:r>
            <w:r w:rsidR="00A2670D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S5-203372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569D5" w14:textId="47D12760" w:rsidR="0008491D" w:rsidRPr="00EF1B20" w:rsidRDefault="0008491D" w:rsidP="000849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Rel-16 Exception request for </w:t>
            </w:r>
            <w:r w:rsidRPr="00EF1B20">
              <w:rPr>
                <w:rFonts w:ascii="Arial" w:hAnsi="Arial" w:cs="Arial"/>
                <w:color w:val="000000"/>
                <w:sz w:val="18"/>
                <w:szCs w:val="18"/>
              </w:rPr>
              <w:t>5GMSD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DD2D" w14:textId="47B42A3B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7681FA" w14:textId="4D4B66CB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FE1CFD9" w14:textId="2541D38B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Exception request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05E85F35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231384F4" w:rsidR="0008491D" w:rsidRPr="00C435EC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47CFA629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0426482B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491D" w:rsidRPr="00401776" w14:paraId="4CECC097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F89AA" w14:textId="3A2557C1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lastRenderedPageBreak/>
              <w:t>6.4.5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11EF7" w14:textId="4752CF2F" w:rsidR="0008491D" w:rsidRPr="00EF1B20" w:rsidRDefault="0008491D" w:rsidP="0008491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B20">
              <w:rPr>
                <w:rFonts w:ascii="Arial" w:hAnsi="Arial" w:cs="Arial"/>
                <w:color w:val="000000"/>
                <w:sz w:val="18"/>
                <w:szCs w:val="18"/>
              </w:rPr>
              <w:t>S5-203364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FD62E" w14:textId="4D6C8E13" w:rsidR="0008491D" w:rsidRPr="00EF1B20" w:rsidRDefault="0008491D" w:rsidP="00084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 xml:space="preserve">Rel-16 Exception request for eNRM </w:t>
            </w:r>
          </w:p>
          <w:p w14:paraId="1EBDCC43" w14:textId="1F002CB0" w:rsidR="0008491D" w:rsidRPr="00EF1B20" w:rsidRDefault="0008491D" w:rsidP="00084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1FAB5" w14:textId="5798BBE9" w:rsidR="0008491D" w:rsidRPr="00401776" w:rsidRDefault="0008491D" w:rsidP="000849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0BDFD3" w14:textId="60B36AF6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6750C" w14:textId="695D3DBB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F1B20">
              <w:rPr>
                <w:rFonts w:ascii="Arial" w:hAnsi="Arial" w:cs="Arial"/>
                <w:sz w:val="18"/>
                <w:szCs w:val="18"/>
                <w:lang w:eastAsia="ar-SA"/>
              </w:rPr>
              <w:t>Exception request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152D90" w14:textId="724CDB79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1F634" w14:textId="3EE05351" w:rsidR="0008491D" w:rsidRPr="00D33519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CF23B3" w14:textId="267C9B95" w:rsidR="0008491D" w:rsidRPr="00021DB3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9958B4" w14:textId="0500F5B9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491D" w:rsidRPr="00401776" w14:paraId="38D6203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53A79" w14:textId="76C21EAA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C0F0BA" w14:textId="101F4AAF" w:rsidR="0008491D" w:rsidRPr="00401776" w:rsidRDefault="0008491D" w:rsidP="0008491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S5-203414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DFCEF6" w14:textId="1B80D6D8" w:rsidR="0008491D" w:rsidRPr="00965431" w:rsidRDefault="0008491D" w:rsidP="000849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28.541 Add IOC for configurable 5QIs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38079" w14:textId="38BEE9F2" w:rsidR="0008491D" w:rsidRPr="00401776" w:rsidRDefault="0008491D" w:rsidP="000849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3451E9" w14:textId="5811F988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8373B12" w14:textId="1C2B03F2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E2233E" w14:textId="790CCF37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EC51B" w14:textId="27252C6F" w:rsidR="0008491D" w:rsidRPr="001B55DC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8C96DE" w14:textId="670057A0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84985E" w14:textId="132E8898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08491D" w:rsidRPr="00401776" w14:paraId="2DFCCC8F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CCD7" w14:textId="394311B0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02363" w14:textId="5D0A5E4F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S5-203255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A37D4" w14:textId="71D0E093" w:rsidR="0008491D" w:rsidRPr="00965431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A3B14">
              <w:rPr>
                <w:rFonts w:ascii="Arial" w:hAnsi="Arial" w:cs="Arial"/>
                <w:sz w:val="18"/>
                <w:szCs w:val="18"/>
                <w:lang w:val="en-US" w:eastAsia="zh-CN"/>
              </w:rPr>
              <w:t>add transport information and slice mapping on backhaul endpoints stage 3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C6F99" w14:textId="75446C79" w:rsidR="0008491D" w:rsidRPr="00401776" w:rsidRDefault="0008491D" w:rsidP="000849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0CA48B" w14:textId="5D024E93" w:rsidR="0008491D" w:rsidRPr="00401776" w:rsidRDefault="0008491D" w:rsidP="0008491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3979C5" w14:textId="3C8D378B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62B49C51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58265E16" w:rsidR="0008491D" w:rsidRPr="00805D19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0DF63D24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3A943A49" w:rsidR="0008491D" w:rsidRPr="00401776" w:rsidRDefault="0008491D" w:rsidP="00084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C201D" w:rsidRPr="00401776" w14:paraId="4138E4C3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59F9" w14:textId="109896AE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7EFE" w14:textId="48D95A1E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S5-203459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CD8CD" w14:textId="5563009F" w:rsidR="003C201D" w:rsidRPr="00965431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on mapping with slices of different domains via Cross-domain OAM coordination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5F422" w14:textId="521BB7CA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KDDI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1980D7" w14:textId="0C66AD08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AD702D" w14:textId="45C48548" w:rsidR="003C201D" w:rsidRPr="00401776" w:rsidRDefault="003C201D" w:rsidP="003C201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5D9F926D" w:rsidR="003C201D" w:rsidRPr="00401776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5608385B" w:rsidR="003C201D" w:rsidRPr="003C201D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C201D">
              <w:rPr>
                <w:rFonts w:ascii="Arial" w:eastAsiaTheme="minorHAnsi" w:hAnsi="Arial" w:cs="Arial"/>
                <w:sz w:val="18"/>
                <w:szCs w:val="18"/>
              </w:rPr>
              <w:t>11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26F647FF" w:rsidR="003C201D" w:rsidRPr="00401776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2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5134CD63" w:rsidR="003C201D" w:rsidRPr="00401776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84454D" w:rsidRPr="00401776" w14:paraId="774607B1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173B8" w14:textId="1ED08B30" w:rsidR="0084454D" w:rsidRPr="00401776" w:rsidRDefault="0084454D" w:rsidP="0084454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8699C" w14:textId="77777777" w:rsidR="0084454D" w:rsidRPr="00F946D0" w:rsidRDefault="0084454D" w:rsidP="0084454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S5-203262</w:t>
            </w:r>
          </w:p>
          <w:p w14:paraId="20510887" w14:textId="7726F0FD" w:rsidR="0084454D" w:rsidRPr="00401776" w:rsidRDefault="0084454D" w:rsidP="0084454D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0DCBC" w14:textId="43784FDA" w:rsidR="0084454D" w:rsidRPr="00965431" w:rsidRDefault="0084454D" w:rsidP="0084454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LS to IETF for transport support for E2E network slice in 3gpp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E11342" w14:textId="799C314A" w:rsidR="0084454D" w:rsidRPr="00401776" w:rsidRDefault="0084454D" w:rsidP="0084454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9AC8139" w14:textId="781BCE94" w:rsidR="0084454D" w:rsidRPr="00401776" w:rsidRDefault="0084454D" w:rsidP="0084454D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E65506" w14:textId="5DD0F6C7" w:rsidR="0084454D" w:rsidRPr="00401776" w:rsidRDefault="0084454D" w:rsidP="0084454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L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8C7E9" w14:textId="11725A29" w:rsidR="0084454D" w:rsidRPr="00193F77" w:rsidRDefault="0084454D" w:rsidP="008445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9EB85" w14:textId="62A68307" w:rsidR="0084454D" w:rsidRPr="0084454D" w:rsidRDefault="0084454D" w:rsidP="008445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84454D">
              <w:rPr>
                <w:rFonts w:ascii="Arial" w:eastAsiaTheme="minorHAnsi" w:hAnsi="Arial" w:cs="Arial"/>
                <w:sz w:val="18"/>
                <w:szCs w:val="18"/>
              </w:rPr>
              <w:t>12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CD17CC" w14:textId="4C25DFFC" w:rsidR="0084454D" w:rsidRPr="00401776" w:rsidRDefault="0084454D" w:rsidP="008445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3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6B5B6" w14:textId="22900C18" w:rsidR="0084454D" w:rsidRPr="00401776" w:rsidRDefault="0084454D" w:rsidP="008445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3C201D" w:rsidRPr="00401776" w14:paraId="0EB2BD46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65EDA" w14:textId="3498299A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A3CE80" w14:textId="21622C9E" w:rsidR="003C201D" w:rsidRPr="00863F02" w:rsidRDefault="003C201D" w:rsidP="003C20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3F02">
              <w:rPr>
                <w:rFonts w:asciiTheme="minorHAnsi" w:hAnsiTheme="minorHAnsi" w:cstheme="minorHAnsi"/>
                <w:color w:val="000000"/>
              </w:rPr>
              <w:t>S5-203329</w:t>
            </w:r>
          </w:p>
          <w:p w14:paraId="5DA90390" w14:textId="1C9777A3" w:rsidR="003C201D" w:rsidRPr="00863F02" w:rsidRDefault="003C201D" w:rsidP="003C20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3F02">
              <w:rPr>
                <w:rFonts w:asciiTheme="minorHAnsi" w:hAnsiTheme="minorHAnsi" w:cstheme="minorHAnsi"/>
                <w:color w:val="000000"/>
              </w:rPr>
              <w:t xml:space="preserve">(rev. of </w:t>
            </w:r>
            <w:r w:rsidRPr="00863F02">
              <w:rPr>
                <w:rFonts w:ascii="Arial" w:hAnsi="Arial" w:cs="Arial"/>
                <w:sz w:val="18"/>
                <w:szCs w:val="18"/>
                <w:lang w:val="en-US" w:eastAsia="zh-CN"/>
              </w:rPr>
              <w:t>S5-203260)</w:t>
            </w:r>
          </w:p>
          <w:p w14:paraId="12D18A72" w14:textId="20BC4414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E8976" w14:textId="77777777" w:rsidR="003C201D" w:rsidRDefault="003C201D" w:rsidP="003C201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add RIM RS attributes stage 3</w:t>
            </w:r>
          </w:p>
          <w:p w14:paraId="0BB8E234" w14:textId="48CBDB5E" w:rsidR="003C201D" w:rsidRPr="00965431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t xml:space="preserve">Note: After SA5 leaders’ recommendation: </w:t>
            </w:r>
            <w:r>
              <w:rPr>
                <w:b/>
                <w:bCs/>
              </w:rPr>
              <w:t xml:space="preserve">S5-203260 is </w:t>
            </w:r>
            <w:r w:rsidRPr="00C71559">
              <w:rPr>
                <w:b/>
                <w:bCs/>
              </w:rPr>
              <w:t>withdrawn and</w:t>
            </w:r>
            <w:r>
              <w:rPr>
                <w:b/>
                <w:bCs/>
              </w:rPr>
              <w:t xml:space="preserve"> replaced by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S5-203329</w:t>
            </w:r>
            <w:r>
              <w:rPr>
                <w:rFonts w:asciiTheme="minorHAnsi" w:hAnsiTheme="minorHAnsi" w:cstheme="minorHAnsi"/>
                <w:color w:val="000000"/>
              </w:rPr>
              <w:t xml:space="preserve"> which is a </w:t>
            </w:r>
            <w:r>
              <w:rPr>
                <w:rFonts w:asciiTheme="minorHAnsi" w:hAnsiTheme="minorHAnsi" w:cstheme="minorHAnsi"/>
              </w:rPr>
              <w:t>Revision of S5-202283 (new NRM fragment to support RIM stage 3) from SA5#130e (merge of S5-202283</w:t>
            </w:r>
            <w:r>
              <w:t xml:space="preserve"> and S5-203260 to resolve overlapping/conflicting CRs)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A8D80" w14:textId="0049936E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A35292" w14:textId="21A99970" w:rsidR="003C201D" w:rsidRPr="00401776" w:rsidRDefault="003C201D" w:rsidP="003C201D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A39A88" w14:textId="02701331" w:rsidR="003C201D" w:rsidRPr="00401776" w:rsidRDefault="003C201D" w:rsidP="003C201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6C3809" w14:textId="0A470325" w:rsidR="003C201D" w:rsidRPr="00703011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AE88F0" w14:textId="2013BBCC" w:rsidR="003C201D" w:rsidRPr="00E26F26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C82699" w14:textId="6C7A4486" w:rsidR="003C201D" w:rsidRPr="00401776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D7307" w14:textId="29A3AFDC" w:rsidR="003C201D" w:rsidRPr="00401776" w:rsidRDefault="003C201D" w:rsidP="003C20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604E8" w:rsidRPr="00401776" w14:paraId="21C574D4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F0C35E" w14:textId="209CF4D4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91B12" w14:textId="77777777" w:rsidR="009604E8" w:rsidRPr="00F946D0" w:rsidRDefault="009604E8" w:rsidP="009604E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S5-203458</w:t>
            </w:r>
          </w:p>
          <w:p w14:paraId="2883D886" w14:textId="77777777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64B51" w14:textId="1B4058E8" w:rsidR="009604E8" w:rsidRPr="00965431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28.623 Update PM control fragment (YANG definitions)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45CF0" w14:textId="0E9F8E2E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7E15FC" w14:textId="1A1E42A5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E1E6A98" w14:textId="15EF75CE" w:rsidR="009604E8" w:rsidRPr="00401776" w:rsidRDefault="009604E8" w:rsidP="009604E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EC2169" w14:textId="1FD278E6" w:rsidR="009604E8" w:rsidRPr="00502235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02235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CA8AF8" w14:textId="21E65794" w:rsidR="009604E8" w:rsidRPr="009604E8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9604E8">
              <w:rPr>
                <w:rFonts w:ascii="Arial" w:eastAsiaTheme="minorHAnsi" w:hAnsi="Arial" w:cs="Arial"/>
                <w:sz w:val="18"/>
                <w:szCs w:val="18"/>
              </w:rPr>
              <w:t>12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420D0E" w14:textId="09BCD9A2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3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FBBE6F" w14:textId="2CF5CFDA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604E8" w:rsidRPr="00401776" w14:paraId="2E6C62F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3D5DB" w14:textId="1E872CB7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031EF" w14:textId="42CB29E5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S5-203389 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895EF" w14:textId="0712FFA0" w:rsidR="009604E8" w:rsidRPr="00965431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28.623 Update FM control fragment (YANG definitions)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CD230" w14:textId="7EE550E6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481F2D" w14:textId="3E5D751A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3E0F3D7" w14:textId="22622F81" w:rsidR="009604E8" w:rsidRPr="00401776" w:rsidRDefault="009604E8" w:rsidP="009604E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F75E90" w14:textId="3C72BEBD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3A3E3" w14:textId="05337C14" w:rsidR="009604E8" w:rsidRPr="00D41B37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41B37">
              <w:rPr>
                <w:rFonts w:ascii="Arial" w:eastAsiaTheme="minorHAnsi" w:hAnsi="Arial" w:cs="Arial"/>
                <w:sz w:val="18"/>
                <w:szCs w:val="18"/>
              </w:rPr>
              <w:t>11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312AE" w14:textId="356C828F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2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508788" w14:textId="1ED96F82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604E8" w:rsidRPr="00401776" w14:paraId="5B40FFD7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C9F08" w14:textId="2BC51F29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959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8959FE">
              <w:rPr>
                <w:rFonts w:ascii="Arial" w:hAnsi="Arial" w:cs="Arial"/>
                <w:sz w:val="18"/>
                <w:szCs w:val="18"/>
                <w:lang w:val="en-US" w:eastAsia="zh-CN"/>
              </w:rPr>
              <w:t>.4.7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DA376" w14:textId="444943AF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S5-203429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44D07E" w14:textId="49B6579B" w:rsidR="009604E8" w:rsidRPr="00965431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pCR 28.535 Update Clause 4.2 Management control loops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FF3775" w14:textId="734BB6A3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Mobile, 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FF5A7E" w14:textId="3AAA898B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3F8F8F" w14:textId="3B6B7CED" w:rsidR="009604E8" w:rsidRPr="00B051A1" w:rsidRDefault="009604E8" w:rsidP="009604E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051A1">
              <w:rPr>
                <w:rFonts w:ascii="Arial" w:hAnsi="Arial" w:cs="Arial"/>
                <w:sz w:val="18"/>
                <w:szCs w:val="18"/>
                <w:lang w:val="en-US" w:eastAsia="zh-CN"/>
              </w:rPr>
              <w:t>p</w:t>
            </w:r>
            <w:r w:rsidRPr="00B051A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B051A1"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731720" w14:textId="253DA13D" w:rsidR="009604E8" w:rsidRPr="00B051A1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051A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4AE69C" w14:textId="0EF66398" w:rsidR="009604E8" w:rsidRPr="00D41B37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41B37">
              <w:rPr>
                <w:rFonts w:ascii="Arial" w:eastAsiaTheme="minorHAnsi" w:hAnsi="Arial" w:cs="Arial"/>
                <w:sz w:val="18"/>
                <w:szCs w:val="18"/>
              </w:rPr>
              <w:t>11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7DF386" w14:textId="1697939D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2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4111B" w14:textId="5006A927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9604E8" w:rsidRPr="00401776" w14:paraId="0E8D8B5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3BC6F" w14:textId="25A46B5D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959F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</w:t>
            </w:r>
            <w:r w:rsidRPr="008959FE">
              <w:rPr>
                <w:rFonts w:ascii="Arial" w:hAnsi="Arial" w:cs="Arial"/>
                <w:sz w:val="18"/>
                <w:szCs w:val="18"/>
                <w:lang w:val="en-US" w:eastAsia="zh-CN"/>
              </w:rPr>
              <w:t>.4.7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78B67" w14:textId="77777777" w:rsidR="009604E8" w:rsidRPr="00F946D0" w:rsidRDefault="009604E8" w:rsidP="009604E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S5-203434</w:t>
            </w:r>
          </w:p>
          <w:p w14:paraId="0F80ECA8" w14:textId="77EFF8CC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BC63C" w14:textId="77777777" w:rsidR="009604E8" w:rsidRPr="00F946D0" w:rsidRDefault="009604E8" w:rsidP="009604E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TS 28.536 Add stage 3 solution</w:t>
            </w:r>
          </w:p>
          <w:p w14:paraId="6003A5F2" w14:textId="01BE2DCE" w:rsidR="009604E8" w:rsidRPr="00965431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2289B" w14:textId="54A0C124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C872A" w14:textId="361E57A6" w:rsidR="009604E8" w:rsidRPr="00401776" w:rsidRDefault="009604E8" w:rsidP="009604E8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3A53B0" w14:textId="45153F6A" w:rsidR="009604E8" w:rsidRPr="00A86611" w:rsidRDefault="009604E8" w:rsidP="009604E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86611">
              <w:rPr>
                <w:rFonts w:ascii="Arial" w:hAnsi="Arial" w:cs="Arial"/>
                <w:sz w:val="18"/>
                <w:szCs w:val="18"/>
                <w:lang w:val="en-US" w:eastAsia="zh-CN"/>
              </w:rPr>
              <w:t>p</w:t>
            </w:r>
            <w:r w:rsidRPr="00A8661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A86611"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A96379" w14:textId="50C2C557" w:rsidR="009604E8" w:rsidRPr="0026361F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9FF4F" w14:textId="11D820CE" w:rsidR="009604E8" w:rsidRPr="006E1D81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4582F" w14:textId="2CC85E0F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D7DEDC" w14:textId="1DCD33C0" w:rsidR="009604E8" w:rsidRPr="00401776" w:rsidRDefault="009604E8" w:rsidP="009604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5F2696" w:rsidRPr="00401776" w14:paraId="75114214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2683C1" w14:textId="5B2EA39E" w:rsidR="005F2696" w:rsidRPr="00401776" w:rsidRDefault="005F2696" w:rsidP="005F269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6.4.7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998171" w14:textId="2747C3A2" w:rsidR="005F2696" w:rsidRPr="00401776" w:rsidRDefault="005F2696" w:rsidP="005F269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S5-203454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7AF54" w14:textId="0728F286" w:rsidR="005F2696" w:rsidRPr="00965431" w:rsidRDefault="005F2696" w:rsidP="005F269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28.535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E1D34" w14:textId="48ECBBE5" w:rsidR="005F2696" w:rsidRPr="00401776" w:rsidRDefault="005F2696" w:rsidP="005F2696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133F1C" w14:textId="3CF12964" w:rsidR="005F2696" w:rsidRPr="00401776" w:rsidRDefault="005F2696" w:rsidP="005F269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69129B" w14:textId="276952A0" w:rsidR="005F2696" w:rsidRPr="00401776" w:rsidRDefault="005F2696" w:rsidP="005F2696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B7A7B" w14:textId="74A93BF0" w:rsidR="005F2696" w:rsidRPr="00541EA9" w:rsidRDefault="005F2696" w:rsidP="005F269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41EA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12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A55461" w14:textId="77777777" w:rsidR="005F2696" w:rsidRPr="004F2A6D" w:rsidRDefault="005F2696" w:rsidP="005F269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F2A6D">
              <w:rPr>
                <w:rFonts w:ascii="Arial" w:eastAsiaTheme="minorHAnsi" w:hAnsi="Arial" w:cs="Arial"/>
                <w:sz w:val="18"/>
                <w:szCs w:val="18"/>
              </w:rPr>
              <w:t>15 June</w:t>
            </w:r>
          </w:p>
          <w:p w14:paraId="0896A70A" w14:textId="3CA2C24A" w:rsidR="005F2696" w:rsidRPr="004F2A6D" w:rsidRDefault="005F2696" w:rsidP="005F269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F2A6D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2E2C2" w14:textId="465C9947" w:rsidR="005F2696" w:rsidRPr="00401776" w:rsidRDefault="005F2696" w:rsidP="005F269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6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11E1D4" w14:textId="1D593A46" w:rsidR="005F2696" w:rsidRPr="00401776" w:rsidRDefault="005F2696" w:rsidP="005F269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6142149E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0B4810" w14:textId="11B4B0BF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6.4.7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D84257" w14:textId="5BED3752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S5-203455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5C3BE" w14:textId="36703DE0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28.536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E33C72" w14:textId="0B02823C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92B4F6" w14:textId="7A4AF2B0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350926" w14:textId="4E2BB4E8" w:rsidR="002F09A9" w:rsidRPr="00401776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ACD119" w14:textId="44E8BD00" w:rsidR="002F09A9" w:rsidRPr="00F2259F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2259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11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62B715" w14:textId="77777777" w:rsidR="002F09A9" w:rsidRPr="004F2A6D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F2A6D">
              <w:rPr>
                <w:rFonts w:ascii="Arial" w:eastAsiaTheme="minorHAnsi" w:hAnsi="Arial" w:cs="Arial"/>
                <w:sz w:val="18"/>
                <w:szCs w:val="18"/>
              </w:rPr>
              <w:t>15 June</w:t>
            </w:r>
          </w:p>
          <w:p w14:paraId="21DE5AD7" w14:textId="08165B27" w:rsidR="002F09A9" w:rsidRPr="004F2A6D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F2A6D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4FAAC4" w14:textId="3405A3F2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6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57180B" w14:textId="576F47F0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25A13CE7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D0B6B" w14:textId="3A036997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6.6.3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3BE695" w14:textId="2FF685D8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S5-203456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9AC63" w14:textId="1F798DF5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28.810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705AB" w14:textId="1547A55B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F946D0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113155" w14:textId="789F541F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9E7D46" w14:textId="236CDCC5" w:rsidR="002F09A9" w:rsidRPr="00401776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389AE2" w14:textId="17314C3E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9A8945" w14:textId="690E8BCE" w:rsidR="002F09A9" w:rsidRPr="00947DB5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910C9C" w14:textId="45B18493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9D8FC4" w14:textId="4637D77D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5D7B8CD8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A3692" w14:textId="0D205A3A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6.6.4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FC51E9" w14:textId="2D320B15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S5-203457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F2D70" w14:textId="73DFFE51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Latest draft TR 28.809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EFAB5" w14:textId="732C5385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449D23" w14:textId="068D1D51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F4D2813" w14:textId="6BE280BD" w:rsidR="002F09A9" w:rsidRPr="00401776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072B27" w14:textId="2AB02ECF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F7799" w14:textId="6E1648D5" w:rsidR="002F09A9" w:rsidRPr="00947DB5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6BE8F3" w14:textId="6752B950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D466E0" w14:textId="6B9C2945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7BFF9C03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D72E3B" w14:textId="0F3A2953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lastRenderedPageBreak/>
              <w:t>6.1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57FA0" w14:textId="7FE80C91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S5-203314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DF012" w14:textId="212F5F70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bookmarkStart w:id="2" w:name="_Hlk41683397"/>
            <w:r w:rsidRPr="00B01BFD">
              <w:rPr>
                <w:rFonts w:ascii="Arial" w:eastAsiaTheme="minorHAnsi" w:hAnsi="Arial" w:cs="Arial"/>
                <w:sz w:val="18"/>
                <w:szCs w:val="18"/>
              </w:rPr>
              <w:t>Reply LS to ONAP LS reply to S5-197831</w:t>
            </w:r>
            <w:bookmarkEnd w:id="2"/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7FBF4D" w14:textId="7A27A117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EDAC1DD" w14:textId="26C79B3E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94C33C6" w14:textId="7F2C716E" w:rsidR="002F09A9" w:rsidRPr="00401776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6AE966" w14:textId="0A576B6E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88F047" w14:textId="67F4FBE7" w:rsidR="002F09A9" w:rsidRPr="00947DB5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76C84E" w14:textId="6F63F6EB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EF438F" w14:textId="69048277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0692F04A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1121D8" w14:textId="43867D1A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6.2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4C0D98" w14:textId="10EAAA19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S5-203362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B26DEA" w14:textId="001564EA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New WID on Enhancement of Handover Optimization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2F80D9" w14:textId="2418B00D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Ericsson France S.A.S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6EF2AE" w14:textId="7689BACE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60BBA1" w14:textId="6BA7B28E" w:rsidR="002F09A9" w:rsidRPr="00090D33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90D33">
              <w:rPr>
                <w:rFonts w:ascii="Arial" w:eastAsiaTheme="minorHAnsi" w:hAnsi="Arial" w:cs="Arial"/>
                <w:sz w:val="18"/>
                <w:szCs w:val="18"/>
              </w:rPr>
              <w:t>WID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0ACEBB" w14:textId="05899447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A99B19" w14:textId="1AFE6A9B" w:rsidR="002F09A9" w:rsidRPr="00AC2DB5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C2DB5">
              <w:rPr>
                <w:rFonts w:ascii="Arial" w:eastAsiaTheme="minorHAnsi" w:hAnsi="Arial" w:cs="Arial"/>
                <w:sz w:val="18"/>
                <w:szCs w:val="18"/>
              </w:rPr>
              <w:t>11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ECA5" w14:textId="38A9D910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2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163241" w14:textId="1A05DBC9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7BD6BA55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18EB86" w14:textId="352802D5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1046B4" w14:textId="59BACD62" w:rsidR="002F09A9" w:rsidRPr="00B01BFD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S5-203317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7524C1" w14:textId="423023FE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Latest draft TS 28.308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FF73F" w14:textId="11291350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090D33">
              <w:rPr>
                <w:rFonts w:ascii="Arial" w:eastAsiaTheme="minorHAnsi" w:hAnsi="Arial" w:cs="Arial"/>
                <w:sz w:val="18"/>
                <w:szCs w:val="18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8D24BE" w14:textId="780BBCFC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C78CC8" w14:textId="2FB8D62D" w:rsidR="002F09A9" w:rsidRPr="00090D33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90D33">
              <w:rPr>
                <w:rFonts w:ascii="Arial" w:eastAsiaTheme="minorHAnsi" w:hAnsi="Arial" w:cs="Arial"/>
                <w:sz w:val="18"/>
                <w:szCs w:val="18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707C85" w14:textId="20D84CC6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65C612" w14:textId="72DA07D1" w:rsidR="002F09A9" w:rsidRPr="002A20F3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2A20F3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6C6C83" w14:textId="52FCE109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BE4D5" w14:textId="4A520311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4B3D8C1A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751ED" w14:textId="3331DA88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EE576" w14:textId="1BE885E5" w:rsidR="002F09A9" w:rsidRPr="00B01BFD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S5-203318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45BD26" w14:textId="5B5D0F43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B01BFD">
              <w:rPr>
                <w:rFonts w:ascii="Arial" w:eastAsiaTheme="minorHAnsi" w:hAnsi="Arial" w:cs="Arial"/>
                <w:sz w:val="18"/>
                <w:szCs w:val="18"/>
              </w:rPr>
              <w:t>Latest draft TS 28.405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66079" w14:textId="6FD6A4F3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090D33">
              <w:rPr>
                <w:rFonts w:ascii="Arial" w:eastAsiaTheme="minorHAnsi" w:hAnsi="Arial" w:cs="Arial"/>
                <w:sz w:val="18"/>
                <w:szCs w:val="18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6003F4" w14:textId="755E0C4D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84AD8A" w14:textId="60FD5270" w:rsidR="002F09A9" w:rsidRPr="00090D33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90D33">
              <w:rPr>
                <w:rFonts w:ascii="Arial" w:eastAsiaTheme="minorHAnsi" w:hAnsi="Arial" w:cs="Arial"/>
                <w:sz w:val="18"/>
                <w:szCs w:val="18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025163" w14:textId="07EC8847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D66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F91D06" w14:textId="32726D23" w:rsidR="002F09A9" w:rsidRPr="002A20F3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2A20F3">
              <w:rPr>
                <w:rFonts w:ascii="Arial" w:eastAsiaTheme="minorHAnsi" w:hAnsi="Arial" w:cs="Arial"/>
                <w:sz w:val="18"/>
                <w:szCs w:val="18"/>
              </w:rPr>
              <w:t>10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DB7C1F" w14:textId="6F29122F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357E5E" w14:textId="15AB8FE2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2DCF9AA3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8E867" w14:textId="51CDB577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6.4.2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B871CA" w14:textId="7F91E359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45B06">
              <w:rPr>
                <w:rFonts w:ascii="Arial" w:eastAsiaTheme="minorHAnsi" w:hAnsi="Arial" w:cs="Arial"/>
                <w:sz w:val="18"/>
                <w:szCs w:val="18"/>
              </w:rPr>
              <w:t>S5-203358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18F7" w14:textId="6C1419AA" w:rsidR="002F09A9" w:rsidRPr="00965431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45B06">
              <w:rPr>
                <w:rFonts w:ascii="Arial" w:eastAsiaTheme="minorHAnsi" w:hAnsi="Arial" w:cs="Arial"/>
                <w:sz w:val="18"/>
                <w:szCs w:val="18"/>
              </w:rPr>
              <w:t xml:space="preserve">Rel-16 CR 28.541 Add ES coverage relation in </w:t>
            </w:r>
            <w:proofErr w:type="spellStart"/>
            <w:r w:rsidRPr="00E45B06">
              <w:rPr>
                <w:rFonts w:ascii="Arial" w:eastAsiaTheme="minorHAnsi" w:hAnsi="Arial" w:cs="Arial"/>
                <w:sz w:val="18"/>
                <w:szCs w:val="18"/>
              </w:rPr>
              <w:t>NRCellRelation</w:t>
            </w:r>
            <w:proofErr w:type="spellEnd"/>
            <w:r w:rsidRPr="00E45B06">
              <w:rPr>
                <w:rFonts w:ascii="Arial" w:eastAsiaTheme="minorHAnsi" w:hAnsi="Arial" w:cs="Arial"/>
                <w:sz w:val="18"/>
                <w:szCs w:val="18"/>
              </w:rPr>
              <w:t xml:space="preserve"> Stage 3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4999D" w14:textId="779E6EC0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E45B06">
              <w:rPr>
                <w:rFonts w:ascii="Arial" w:eastAsiaTheme="minorHAnsi" w:hAnsi="Arial" w:cs="Arial"/>
                <w:sz w:val="18"/>
                <w:szCs w:val="18"/>
              </w:rPr>
              <w:t>Huawei, Orange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760CBA" w14:textId="624F20EE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ED31C99" w14:textId="7890353B" w:rsidR="002F09A9" w:rsidRPr="00E45B06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45B06">
              <w:rPr>
                <w:rFonts w:ascii="Arial" w:eastAsiaTheme="minorHAnsi" w:hAnsi="Arial" w:cs="Arial"/>
                <w:sz w:val="18"/>
                <w:szCs w:val="18"/>
              </w:rPr>
              <w:t>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D2268" w14:textId="46D1EF59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D96F9" w14:textId="6AD1AF27" w:rsidR="002F09A9" w:rsidRPr="00947DB5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3581DD" w14:textId="1A102724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C39FA1" w14:textId="78BA5190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2F09A9" w:rsidRPr="00401776" w14:paraId="356A3A78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6C2D12" w14:textId="6B610A07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09B474" w14:textId="6CDDBADD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S5-203361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C805D" w14:textId="3F507D82" w:rsidR="002F09A9" w:rsidRPr="00134EFD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LS to RAN3 (to ask “which HO and/or reselection parameters RAN3 likes SA5 to provide ranges”)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B5286E" w14:textId="520F23C5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Intel Corporation (UK) Ltd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DCEA16" w14:textId="6AE3F46E" w:rsidR="002F09A9" w:rsidRPr="00401776" w:rsidRDefault="002F09A9" w:rsidP="002F09A9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0D3DF0" w14:textId="50CBB792" w:rsidR="002F09A9" w:rsidRPr="00134EFD" w:rsidRDefault="002F09A9" w:rsidP="002F09A9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LS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0DE1E7" w14:textId="75977E24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A019DB" w14:textId="09396A66" w:rsidR="002F09A9" w:rsidRPr="00947DB5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0CD693" w14:textId="56F1D18B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90B485" w14:textId="160093FF" w:rsidR="002F09A9" w:rsidRPr="00401776" w:rsidRDefault="002F09A9" w:rsidP="002F09A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4006CC75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1D380" w14:textId="2B426341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2BC166" w14:textId="241DEBA4" w:rsidR="00B1366F" w:rsidRPr="00134EFD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S5-203319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72F1D" w14:textId="49C5378F" w:rsidR="00B1366F" w:rsidRPr="0096543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Latest draft TS 28.313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722D5" w14:textId="2DF14CAE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90212A" w14:textId="1A26F086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C5535A7" w14:textId="7CF770C2" w:rsidR="00B1366F" w:rsidRPr="00134EFD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90D33">
              <w:rPr>
                <w:rFonts w:ascii="Arial" w:eastAsiaTheme="minorHAnsi" w:hAnsi="Arial" w:cs="Arial"/>
                <w:sz w:val="18"/>
                <w:szCs w:val="18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F828FF" w14:textId="40FB41DB" w:rsidR="00B1366F" w:rsidRPr="00674F8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74F8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11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AC9901" w14:textId="77777777" w:rsidR="00B1366F" w:rsidRPr="00B1366F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B1366F">
              <w:rPr>
                <w:rFonts w:ascii="Arial" w:eastAsiaTheme="minorHAnsi" w:hAnsi="Arial" w:cs="Arial"/>
                <w:sz w:val="18"/>
                <w:szCs w:val="18"/>
              </w:rPr>
              <w:t>15 June</w:t>
            </w:r>
          </w:p>
          <w:p w14:paraId="7A49BCF6" w14:textId="5C768085" w:rsidR="00B1366F" w:rsidRPr="00B1366F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B1366F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E33328" w14:textId="26EA328F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6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2E873C" w14:textId="596F69CE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0D13FDD0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E7F2A" w14:textId="2D965E62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DABA4" w14:textId="77777777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S5-203331</w:t>
            </w:r>
          </w:p>
          <w:p w14:paraId="75C16637" w14:textId="3D0CB5C7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(email appr. together with 3371)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B44C5" w14:textId="401CFBC4" w:rsidR="00B1366F" w:rsidRPr="0096543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 xml:space="preserve">CR TS 28.541 Stage3 add the NRM </w:t>
            </w:r>
            <w:proofErr w:type="spellStart"/>
            <w:r w:rsidRPr="00134EFD">
              <w:rPr>
                <w:rFonts w:ascii="Arial" w:eastAsiaTheme="minorHAnsi" w:hAnsi="Arial" w:cs="Arial"/>
                <w:sz w:val="18"/>
                <w:szCs w:val="18"/>
              </w:rPr>
              <w:t>fragement</w:t>
            </w:r>
            <w:proofErr w:type="spellEnd"/>
            <w:r w:rsidRPr="00134EFD">
              <w:rPr>
                <w:rFonts w:ascii="Arial" w:eastAsiaTheme="minorHAnsi" w:hAnsi="Arial" w:cs="Arial"/>
                <w:sz w:val="18"/>
                <w:szCs w:val="18"/>
              </w:rPr>
              <w:t xml:space="preserve"> for SON management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9E58C" w14:textId="6038AFED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Huawei, Orange, 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B81D99" w14:textId="62E6045E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7546C98" w14:textId="2E6D4EAA" w:rsidR="00B1366F" w:rsidRPr="00134EFD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D6E047" w14:textId="1DA31766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66F490" w14:textId="5F804F78" w:rsidR="00B1366F" w:rsidRPr="005C5460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C5460">
              <w:rPr>
                <w:rFonts w:ascii="Arial" w:eastAsiaTheme="minorHAnsi" w:hAnsi="Arial" w:cs="Arial"/>
                <w:sz w:val="18"/>
                <w:szCs w:val="18"/>
              </w:rPr>
              <w:t>12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C0F9F4" w14:textId="79BD2EB9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5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41BD9C" w14:textId="69B655A2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244C2EA9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FCDD04" w14:textId="715718CE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9FE22" w14:textId="77777777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S5-203371</w:t>
            </w:r>
          </w:p>
          <w:p w14:paraId="49B7D518" w14:textId="2D3CDECE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(email appr. together with 3331)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76D01D" w14:textId="769D55EC" w:rsidR="00B1366F" w:rsidRPr="0096543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 xml:space="preserve">CR TS 28.623 Stage3 add the NRM </w:t>
            </w:r>
            <w:proofErr w:type="spellStart"/>
            <w:r w:rsidRPr="00134EFD">
              <w:rPr>
                <w:rFonts w:ascii="Arial" w:eastAsiaTheme="minorHAnsi" w:hAnsi="Arial" w:cs="Arial"/>
                <w:sz w:val="18"/>
                <w:szCs w:val="18"/>
              </w:rPr>
              <w:t>fragement</w:t>
            </w:r>
            <w:proofErr w:type="spellEnd"/>
            <w:r w:rsidRPr="00134EFD">
              <w:rPr>
                <w:rFonts w:ascii="Arial" w:eastAsiaTheme="minorHAnsi" w:hAnsi="Arial" w:cs="Arial"/>
                <w:sz w:val="18"/>
                <w:szCs w:val="18"/>
              </w:rPr>
              <w:t xml:space="preserve"> for SON management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AAC91" w14:textId="023AF1F4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Huawei, Orange, 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5B342E" w14:textId="2D427320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EDAC12" w14:textId="6C55DFB1" w:rsidR="00B1366F" w:rsidRPr="00134EFD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34EFD">
              <w:rPr>
                <w:rFonts w:ascii="Arial" w:eastAsiaTheme="minorHAnsi" w:hAnsi="Arial" w:cs="Arial"/>
                <w:sz w:val="18"/>
                <w:szCs w:val="18"/>
              </w:rPr>
              <w:t>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EEDC79" w14:textId="38CB6CA3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8CCEB1" w14:textId="7D9CD5CF" w:rsidR="00B1366F" w:rsidRPr="005C5460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C5460">
              <w:rPr>
                <w:rFonts w:ascii="Arial" w:eastAsiaTheme="minorHAnsi" w:hAnsi="Arial" w:cs="Arial"/>
                <w:sz w:val="18"/>
                <w:szCs w:val="18"/>
              </w:rPr>
              <w:t>12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E25A1B" w14:textId="2CBD2361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5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A796AC" w14:textId="6F03173A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5F39ED8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A6CBA2" w14:textId="0F1FD9D0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ECF35" w14:textId="58A52339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>S5-203316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BFF76D" w14:textId="4A758472" w:rsidR="00B1366F" w:rsidRPr="0096543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 xml:space="preserve">CR TS 28.541 Add the NRM </w:t>
            </w:r>
            <w:proofErr w:type="spellStart"/>
            <w:r w:rsidRPr="00DF5393">
              <w:rPr>
                <w:rFonts w:ascii="Arial" w:eastAsiaTheme="minorHAnsi" w:hAnsi="Arial" w:cs="Arial"/>
                <w:sz w:val="18"/>
                <w:szCs w:val="18"/>
              </w:rPr>
              <w:t>fragement</w:t>
            </w:r>
            <w:proofErr w:type="spellEnd"/>
            <w:r w:rsidRPr="00DF5393">
              <w:rPr>
                <w:rFonts w:ascii="Arial" w:eastAsiaTheme="minorHAnsi" w:hAnsi="Arial" w:cs="Arial"/>
                <w:sz w:val="18"/>
                <w:szCs w:val="18"/>
              </w:rPr>
              <w:t xml:space="preserve"> for SON management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3DBE7" w14:textId="46EC3D1C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>Huawei, Orange, 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497F573" w14:textId="69475875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4B01006" w14:textId="0DE77824" w:rsidR="00B1366F" w:rsidRPr="00DF5393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>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638874" w14:textId="3D81403A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68E8D" w14:textId="559A942C" w:rsidR="00B1366F" w:rsidRPr="00646539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46539">
              <w:rPr>
                <w:rFonts w:ascii="Arial" w:eastAsiaTheme="minorHAnsi" w:hAnsi="Arial" w:cs="Arial"/>
                <w:sz w:val="18"/>
                <w:szCs w:val="18"/>
              </w:rPr>
              <w:t>12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478AD8" w14:textId="0080EEEB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5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64F38" w14:textId="5B87708C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16F36B9A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99015" w14:textId="2E735F4A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6.4.9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F95923" w14:textId="53EF8E86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>S5-203368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D4F95" w14:textId="28F5DC82" w:rsidR="00B1366F" w:rsidRPr="0096543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 xml:space="preserve">pCR 28.313 </w:t>
            </w:r>
            <w:proofErr w:type="spellStart"/>
            <w:r w:rsidRPr="00DF5393">
              <w:rPr>
                <w:rFonts w:ascii="Arial" w:eastAsiaTheme="minorHAnsi" w:hAnsi="Arial" w:cs="Arial"/>
                <w:sz w:val="18"/>
                <w:szCs w:val="18"/>
              </w:rPr>
              <w:t>cleanup</w:t>
            </w:r>
            <w:proofErr w:type="spellEnd"/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2E5FE" w14:textId="5B3C5981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DF5393">
              <w:rPr>
                <w:rFonts w:ascii="Arial" w:eastAsiaTheme="minorHAnsi" w:hAnsi="Arial" w:cs="Arial"/>
                <w:sz w:val="18"/>
                <w:szCs w:val="18"/>
              </w:rPr>
              <w:t>Intel Corporation (UK) Ltd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47DF31B" w14:textId="7119656E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EE3FE44" w14:textId="280C2ABF" w:rsidR="00B1366F" w:rsidRPr="009B70AE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B70AE">
              <w:rPr>
                <w:rFonts w:ascii="Arial" w:eastAsiaTheme="minorHAnsi" w:hAnsi="Arial" w:cs="Arial"/>
                <w:sz w:val="18"/>
                <w:szCs w:val="18"/>
              </w:rPr>
              <w:t>pCR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9E5E07" w14:textId="3BE36ED1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8A1EE4" w14:textId="438034D1" w:rsidR="00B1366F" w:rsidRPr="00947DB5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CFDD54" w14:textId="26CBE520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6ACAD0" w14:textId="7721C7A0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66CC2DB8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29E6C" w14:textId="1BBE6157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6.6.1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489D3" w14:textId="66DA5573" w:rsidR="00B1366F" w:rsidRPr="008B6C3A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B6C3A">
              <w:rPr>
                <w:rFonts w:ascii="Arial" w:eastAsiaTheme="minorHAnsi" w:hAnsi="Arial" w:cs="Arial"/>
                <w:sz w:val="18"/>
                <w:szCs w:val="18"/>
              </w:rPr>
              <w:t>S5-203320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B82F67" w14:textId="64F97BC9" w:rsidR="00B1366F" w:rsidRPr="00DF5393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B6C3A">
              <w:rPr>
                <w:rFonts w:ascii="Arial" w:eastAsiaTheme="minorHAnsi" w:hAnsi="Arial" w:cs="Arial"/>
                <w:sz w:val="18"/>
                <w:szCs w:val="18"/>
              </w:rPr>
              <w:t>Latest draft TR 28.807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F74C3" w14:textId="520EADA1" w:rsidR="00B1366F" w:rsidRPr="00DF5393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B6C3A">
              <w:rPr>
                <w:rFonts w:ascii="Arial" w:eastAsiaTheme="minorHAnsi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2F1782" w14:textId="1545EA91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FA5B8AF" w14:textId="1827DA60" w:rsidR="00B1366F" w:rsidRPr="008B6C3A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B6C3A">
              <w:rPr>
                <w:rFonts w:ascii="Arial" w:eastAsiaTheme="minorHAnsi" w:hAnsi="Arial" w:cs="Arial"/>
                <w:sz w:val="18"/>
                <w:szCs w:val="18"/>
              </w:rPr>
              <w:t>Draft TR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AADF20" w14:textId="2B8C1BF2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3EA864" w14:textId="28770FEB" w:rsidR="00B1366F" w:rsidRPr="00947DB5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CECF09" w14:textId="13DFD8DC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9436B" w14:textId="0D8F21C1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54D23A0C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2E17B" w14:textId="2BC0F792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6.6.2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910C45" w14:textId="3FB07E74" w:rsidR="00B1366F" w:rsidRPr="00A9450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A94501">
              <w:rPr>
                <w:rFonts w:ascii="Arial" w:eastAsiaTheme="minorHAnsi" w:hAnsi="Arial" w:cs="Arial"/>
                <w:sz w:val="18"/>
                <w:szCs w:val="18"/>
              </w:rPr>
              <w:t>S5-203321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906BB6" w14:textId="11FC1DE1" w:rsidR="00B1366F" w:rsidRPr="00DF5393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A94501">
              <w:rPr>
                <w:rFonts w:ascii="Arial" w:eastAsiaTheme="minorHAnsi" w:hAnsi="Arial" w:cs="Arial"/>
                <w:sz w:val="18"/>
                <w:szCs w:val="18"/>
              </w:rPr>
              <w:t>Latest draft TR 28.808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10B3F" w14:textId="1012F5F1" w:rsidR="00B1366F" w:rsidRPr="00DF5393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A94501">
              <w:rPr>
                <w:rFonts w:ascii="Arial" w:eastAsiaTheme="minorHAnsi" w:hAnsi="Arial" w:cs="Arial"/>
                <w:sz w:val="18"/>
                <w:szCs w:val="18"/>
              </w:rPr>
              <w:t>TNO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99398B" w14:textId="364479F8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41522D" w14:textId="36F4B98B" w:rsidR="00B1366F" w:rsidRPr="00A94501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B6C3A">
              <w:rPr>
                <w:rFonts w:ascii="Arial" w:eastAsiaTheme="minorHAnsi" w:hAnsi="Arial" w:cs="Arial"/>
                <w:sz w:val="18"/>
                <w:szCs w:val="18"/>
              </w:rPr>
              <w:t>Draft TR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FA6987" w14:textId="5C03E12C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9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AF506F" w14:textId="1E0903EB" w:rsidR="00B1366F" w:rsidRPr="00407DA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7DA1">
              <w:rPr>
                <w:rFonts w:ascii="Arial" w:eastAsiaTheme="minorHAnsi" w:hAnsi="Arial" w:cs="Arial"/>
                <w:sz w:val="18"/>
                <w:szCs w:val="18"/>
              </w:rPr>
              <w:t>11 June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AD9DDA" w14:textId="69B02A6A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2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8D5A6A" w14:textId="6FA7C44E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7AD70D7C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B8A3B" w14:textId="19B6049E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6.6.6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02C509" w14:textId="1854EBAB" w:rsidR="00B1366F" w:rsidRPr="00A9450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C5035">
              <w:rPr>
                <w:rFonts w:ascii="Arial" w:eastAsiaTheme="minorHAnsi" w:hAnsi="Arial" w:cs="Arial"/>
                <w:sz w:val="18"/>
                <w:szCs w:val="18"/>
              </w:rPr>
              <w:t>S5-203322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DCEAC" w14:textId="043AE7CA" w:rsidR="00B1366F" w:rsidRPr="00A9450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C5035">
              <w:rPr>
                <w:rFonts w:ascii="Arial" w:eastAsiaTheme="minorHAnsi" w:hAnsi="Arial" w:cs="Arial"/>
                <w:sz w:val="18"/>
                <w:szCs w:val="18"/>
              </w:rPr>
              <w:t>Latest draft TR 28.813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E859B" w14:textId="62DAD266" w:rsidR="00B1366F" w:rsidRPr="00A94501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C5035">
              <w:rPr>
                <w:rFonts w:ascii="Arial" w:eastAsiaTheme="minorHAnsi" w:hAnsi="Arial" w:cs="Arial"/>
                <w:sz w:val="18"/>
                <w:szCs w:val="18"/>
              </w:rPr>
              <w:t>Orange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D588572" w14:textId="5E66A607" w:rsidR="00B1366F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OAM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8041CE3" w14:textId="22FC422C" w:rsidR="00B1366F" w:rsidRPr="008B6C3A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B6C3A">
              <w:rPr>
                <w:rFonts w:ascii="Arial" w:eastAsiaTheme="minorHAnsi" w:hAnsi="Arial" w:cs="Arial"/>
                <w:sz w:val="18"/>
                <w:szCs w:val="18"/>
              </w:rPr>
              <w:t>Draft TR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50C55" w14:textId="4F40E77A" w:rsidR="00B1366F" w:rsidRPr="00B145E8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B145E8">
              <w:rPr>
                <w:rFonts w:ascii="Arial" w:eastAsiaTheme="minorHAnsi" w:hAnsi="Arial" w:cs="Arial"/>
                <w:sz w:val="18"/>
                <w:szCs w:val="18"/>
              </w:rPr>
              <w:t>4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46C085" w14:textId="1B287BBB" w:rsidR="00B1366F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54652B" w14:textId="0015495D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B9E019" w14:textId="4BAC23FD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79CC8BB4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B1366F" w:rsidRPr="00401776" w:rsidRDefault="00B1366F" w:rsidP="00B1366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B1366F" w:rsidRPr="00965431" w:rsidRDefault="00B1366F" w:rsidP="00B1366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B1366F" w:rsidRPr="00401776" w:rsidRDefault="00B1366F" w:rsidP="00B136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C975A07" w14:textId="77777777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B1366F" w:rsidRPr="00401776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B1366F" w:rsidRPr="00ED5C1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B1366F" w:rsidRPr="00401776" w14:paraId="47E9E135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3D051315" w:rsidR="00B1366F" w:rsidRPr="00401776" w:rsidRDefault="00B1366F" w:rsidP="00B136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7.4.1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1B9778BB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S5-203466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13F46B0B" w:rsidR="00B1366F" w:rsidRPr="0096543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Latest draft TS 28.201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5E831788" w:rsidR="00B1366F" w:rsidRPr="00FA37E9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4EFD4D" w14:textId="7CD7B64B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582DDE" w14:textId="7A794737" w:rsidR="00B1366F" w:rsidRPr="00401776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E46EA5" w14:textId="2F92E7CC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759758" w14:textId="4573C2D1" w:rsidR="00B1366F" w:rsidRPr="00304C5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3BD7EB" w14:textId="5DD194C9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D7411D" w14:textId="4C45CE8B" w:rsidR="00B1366F" w:rsidRPr="000E25B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24214478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8C4E1" w14:textId="27ADFA99" w:rsidR="00B1366F" w:rsidRPr="00401776" w:rsidRDefault="00B1366F" w:rsidP="00B136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7.4.2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5AEA7" w14:textId="717C283F" w:rsidR="00B1366F" w:rsidRPr="00401776" w:rsidRDefault="00B1366F" w:rsidP="00B136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80C42">
              <w:t>S5-203469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9F803" w14:textId="12D520B6" w:rsidR="00B1366F" w:rsidRPr="00965431" w:rsidRDefault="00B1366F" w:rsidP="00B136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Latest draft TS 28.202 for email approval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C5F88" w14:textId="5C6307F1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A9D972" w14:textId="19ADFF72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07B99D" w14:textId="432D72A2" w:rsidR="00B1366F" w:rsidRPr="00401776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6895A6" w14:textId="4FD4831B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41E46F" w14:textId="79DAB98B" w:rsidR="00B1366F" w:rsidRPr="00304C5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55C14" w14:textId="11229DB1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0A385D" w14:textId="78085103" w:rsidR="00B1366F" w:rsidRPr="000E25B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5C8A15C2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417C4E" w14:textId="092FD0E8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4AA16B" w14:textId="4DFC8EE1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S5-203512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F3AB1" w14:textId="6D022CF8" w:rsidR="00B1366F" w:rsidRPr="0096543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 xml:space="preserve">Rel-15 CR 32.291 OpenAPI version update    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B9AAD" w14:textId="07842121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09BAC9" w14:textId="41938FDC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04F85FD" w14:textId="195CD59A" w:rsidR="00B1366F" w:rsidRPr="00401776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D413FF" w14:textId="389007DF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101CB7" w14:textId="2817C259" w:rsidR="00B1366F" w:rsidRPr="00304C5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2A74B7" w14:textId="17B2A5A1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CC8152" w14:textId="3B88D274" w:rsidR="00B1366F" w:rsidRPr="000E25B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B1366F" w:rsidRPr="00401776" w14:paraId="688E4A67" w14:textId="77777777" w:rsidTr="001A0D56">
        <w:trPr>
          <w:tblCellSpacing w:w="0" w:type="dxa"/>
          <w:jc w:val="center"/>
        </w:trPr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F981F" w14:textId="4767B8E4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20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B9888" w14:textId="72F7AC5A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S5-203513</w:t>
            </w:r>
          </w:p>
        </w:tc>
        <w:tc>
          <w:tcPr>
            <w:tcW w:w="222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9766E2" w14:textId="229BEFD5" w:rsidR="00B1366F" w:rsidRPr="0096543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 xml:space="preserve">Rel-16 CR 32.291 OpenAPI version update    </w:t>
            </w:r>
          </w:p>
        </w:tc>
        <w:tc>
          <w:tcPr>
            <w:tcW w:w="130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2BEE6" w14:textId="534C9106" w:rsidR="00B1366F" w:rsidRPr="000E25B1" w:rsidRDefault="00B1366F" w:rsidP="00B1366F">
            <w:pPr>
              <w:rPr>
                <w:rFonts w:ascii="Arial" w:hAnsi="Arial" w:cs="Arial"/>
                <w:sz w:val="18"/>
                <w:szCs w:val="18"/>
              </w:rPr>
            </w:pPr>
            <w:r w:rsidRPr="000E25B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4724C61" w14:textId="681AA94D" w:rsidR="00B1366F" w:rsidRPr="00401776" w:rsidRDefault="00B1366F" w:rsidP="00B1366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40177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FE90260" w14:textId="6F7EC232" w:rsidR="00B1366F" w:rsidRPr="00401776" w:rsidRDefault="00B1366F" w:rsidP="00B1366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0CEE3F" w14:textId="4E498767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 June</w:t>
            </w:r>
          </w:p>
        </w:tc>
        <w:tc>
          <w:tcPr>
            <w:tcW w:w="107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1CCAC5" w14:textId="32879A10" w:rsidR="00B1366F" w:rsidRPr="00304C5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10 June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 xml:space="preserve"> 23.59 GMT</w:t>
            </w:r>
          </w:p>
        </w:tc>
        <w:tc>
          <w:tcPr>
            <w:tcW w:w="7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9B9FEA" w14:textId="580A9923" w:rsidR="00B1366F" w:rsidRPr="00401776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June  </w:t>
            </w:r>
          </w:p>
        </w:tc>
        <w:tc>
          <w:tcPr>
            <w:tcW w:w="8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529E43" w14:textId="29A1B75F" w:rsidR="00B1366F" w:rsidRPr="000E25B1" w:rsidRDefault="00B1366F" w:rsidP="00B1366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2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8F76C" w14:textId="77777777" w:rsidR="002D5C69" w:rsidRDefault="002D5C69">
      <w:r>
        <w:separator/>
      </w:r>
    </w:p>
  </w:endnote>
  <w:endnote w:type="continuationSeparator" w:id="0">
    <w:p w14:paraId="23114A58" w14:textId="77777777" w:rsidR="002D5C69" w:rsidRDefault="002D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275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2757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D8E72" w14:textId="77777777" w:rsidR="002D5C69" w:rsidRDefault="002D5C69">
      <w:r>
        <w:separator/>
      </w:r>
    </w:p>
  </w:footnote>
  <w:footnote w:type="continuationSeparator" w:id="0">
    <w:p w14:paraId="09DAC9BC" w14:textId="77777777" w:rsidR="002D5C69" w:rsidRDefault="002D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3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25CC"/>
    <w:rsid w:val="000038E0"/>
    <w:rsid w:val="00004389"/>
    <w:rsid w:val="000044FB"/>
    <w:rsid w:val="00004E50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3FAF"/>
    <w:rsid w:val="000243BB"/>
    <w:rsid w:val="00024A85"/>
    <w:rsid w:val="00024B2F"/>
    <w:rsid w:val="00024C13"/>
    <w:rsid w:val="00025770"/>
    <w:rsid w:val="00025A1E"/>
    <w:rsid w:val="000315AC"/>
    <w:rsid w:val="000315CD"/>
    <w:rsid w:val="00031768"/>
    <w:rsid w:val="00033C1A"/>
    <w:rsid w:val="00035239"/>
    <w:rsid w:val="000354A8"/>
    <w:rsid w:val="0003726C"/>
    <w:rsid w:val="0003778B"/>
    <w:rsid w:val="000377DB"/>
    <w:rsid w:val="0004189C"/>
    <w:rsid w:val="000432C6"/>
    <w:rsid w:val="000437B5"/>
    <w:rsid w:val="00043831"/>
    <w:rsid w:val="00043AC4"/>
    <w:rsid w:val="00043BD6"/>
    <w:rsid w:val="00044719"/>
    <w:rsid w:val="00045237"/>
    <w:rsid w:val="00047349"/>
    <w:rsid w:val="000475DA"/>
    <w:rsid w:val="000477F0"/>
    <w:rsid w:val="000501E4"/>
    <w:rsid w:val="0005044A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A7B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91D"/>
    <w:rsid w:val="0008504C"/>
    <w:rsid w:val="00085F96"/>
    <w:rsid w:val="00086054"/>
    <w:rsid w:val="000866E5"/>
    <w:rsid w:val="00087B02"/>
    <w:rsid w:val="00087EC7"/>
    <w:rsid w:val="00090691"/>
    <w:rsid w:val="00090D33"/>
    <w:rsid w:val="00091411"/>
    <w:rsid w:val="000920BA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98B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320"/>
    <w:rsid w:val="000C47B3"/>
    <w:rsid w:val="000C4E33"/>
    <w:rsid w:val="000C597C"/>
    <w:rsid w:val="000C5FE1"/>
    <w:rsid w:val="000C66E7"/>
    <w:rsid w:val="000C6A2A"/>
    <w:rsid w:val="000C78B9"/>
    <w:rsid w:val="000C7F2F"/>
    <w:rsid w:val="000D05CA"/>
    <w:rsid w:val="000D162B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1DAB"/>
    <w:rsid w:val="000E25B1"/>
    <w:rsid w:val="000E31E6"/>
    <w:rsid w:val="000E379E"/>
    <w:rsid w:val="000E3874"/>
    <w:rsid w:val="000E46D3"/>
    <w:rsid w:val="000E5268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0646"/>
    <w:rsid w:val="00111903"/>
    <w:rsid w:val="00114B2B"/>
    <w:rsid w:val="00116974"/>
    <w:rsid w:val="00117918"/>
    <w:rsid w:val="0012123D"/>
    <w:rsid w:val="00121378"/>
    <w:rsid w:val="00122403"/>
    <w:rsid w:val="001225C9"/>
    <w:rsid w:val="00122780"/>
    <w:rsid w:val="00122D48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38C4"/>
    <w:rsid w:val="00134EFD"/>
    <w:rsid w:val="00135F77"/>
    <w:rsid w:val="00136A42"/>
    <w:rsid w:val="0014121C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190F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29E"/>
    <w:rsid w:val="00167580"/>
    <w:rsid w:val="00171733"/>
    <w:rsid w:val="001719C7"/>
    <w:rsid w:val="00172B42"/>
    <w:rsid w:val="00172D23"/>
    <w:rsid w:val="0017437D"/>
    <w:rsid w:val="001753C7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4230"/>
    <w:rsid w:val="00184A2B"/>
    <w:rsid w:val="00186518"/>
    <w:rsid w:val="001868B1"/>
    <w:rsid w:val="00186B0D"/>
    <w:rsid w:val="00187ABA"/>
    <w:rsid w:val="00187EED"/>
    <w:rsid w:val="00190833"/>
    <w:rsid w:val="00190C7E"/>
    <w:rsid w:val="00192168"/>
    <w:rsid w:val="00192D8E"/>
    <w:rsid w:val="00192F6F"/>
    <w:rsid w:val="001930FD"/>
    <w:rsid w:val="00193F77"/>
    <w:rsid w:val="001952AD"/>
    <w:rsid w:val="00195621"/>
    <w:rsid w:val="001963AA"/>
    <w:rsid w:val="0019757B"/>
    <w:rsid w:val="001A037B"/>
    <w:rsid w:val="001A0D56"/>
    <w:rsid w:val="001A1926"/>
    <w:rsid w:val="001A27C8"/>
    <w:rsid w:val="001A2B8C"/>
    <w:rsid w:val="001A2D15"/>
    <w:rsid w:val="001A3485"/>
    <w:rsid w:val="001A3834"/>
    <w:rsid w:val="001A3B0A"/>
    <w:rsid w:val="001A3D3E"/>
    <w:rsid w:val="001A4EEA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5DC"/>
    <w:rsid w:val="001B5B2C"/>
    <w:rsid w:val="001B5E71"/>
    <w:rsid w:val="001B7564"/>
    <w:rsid w:val="001B7856"/>
    <w:rsid w:val="001B7D35"/>
    <w:rsid w:val="001C0223"/>
    <w:rsid w:val="001C0CCC"/>
    <w:rsid w:val="001C1469"/>
    <w:rsid w:val="001C39FB"/>
    <w:rsid w:val="001C3E2F"/>
    <w:rsid w:val="001C449F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AF6"/>
    <w:rsid w:val="001D5A7C"/>
    <w:rsid w:val="001D6286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7145"/>
    <w:rsid w:val="00207269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2CDD"/>
    <w:rsid w:val="00242E53"/>
    <w:rsid w:val="0024320A"/>
    <w:rsid w:val="00243878"/>
    <w:rsid w:val="00243A43"/>
    <w:rsid w:val="0024482B"/>
    <w:rsid w:val="00244F44"/>
    <w:rsid w:val="00245B84"/>
    <w:rsid w:val="00246C46"/>
    <w:rsid w:val="00247A14"/>
    <w:rsid w:val="00247AE6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321D"/>
    <w:rsid w:val="002840C7"/>
    <w:rsid w:val="00284E09"/>
    <w:rsid w:val="002859F9"/>
    <w:rsid w:val="002869A3"/>
    <w:rsid w:val="00286C58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976B2"/>
    <w:rsid w:val="002979A6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0D67"/>
    <w:rsid w:val="002B10E7"/>
    <w:rsid w:val="002B177B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1A9D"/>
    <w:rsid w:val="002C2595"/>
    <w:rsid w:val="002C27EE"/>
    <w:rsid w:val="002C2811"/>
    <w:rsid w:val="002C389F"/>
    <w:rsid w:val="002C3B99"/>
    <w:rsid w:val="002C4D8B"/>
    <w:rsid w:val="002C5A13"/>
    <w:rsid w:val="002C603A"/>
    <w:rsid w:val="002C7500"/>
    <w:rsid w:val="002C755D"/>
    <w:rsid w:val="002C78CB"/>
    <w:rsid w:val="002D0229"/>
    <w:rsid w:val="002D0E2B"/>
    <w:rsid w:val="002D1AD2"/>
    <w:rsid w:val="002D1E3E"/>
    <w:rsid w:val="002D2A2C"/>
    <w:rsid w:val="002D57C1"/>
    <w:rsid w:val="002D5C69"/>
    <w:rsid w:val="002D7893"/>
    <w:rsid w:val="002D7B0D"/>
    <w:rsid w:val="002E22D6"/>
    <w:rsid w:val="002E276E"/>
    <w:rsid w:val="002E3CA3"/>
    <w:rsid w:val="002E3EE6"/>
    <w:rsid w:val="002E5C08"/>
    <w:rsid w:val="002E61E5"/>
    <w:rsid w:val="002E7D20"/>
    <w:rsid w:val="002F059E"/>
    <w:rsid w:val="002F09A9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626"/>
    <w:rsid w:val="0030378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5461"/>
    <w:rsid w:val="003161E0"/>
    <w:rsid w:val="003163E5"/>
    <w:rsid w:val="00316B43"/>
    <w:rsid w:val="0031784A"/>
    <w:rsid w:val="0031789B"/>
    <w:rsid w:val="00321547"/>
    <w:rsid w:val="00321631"/>
    <w:rsid w:val="00322B73"/>
    <w:rsid w:val="003231A1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08A0"/>
    <w:rsid w:val="003422D3"/>
    <w:rsid w:val="003437C0"/>
    <w:rsid w:val="00344784"/>
    <w:rsid w:val="00344837"/>
    <w:rsid w:val="003451F5"/>
    <w:rsid w:val="00345D77"/>
    <w:rsid w:val="00347A1C"/>
    <w:rsid w:val="00347D53"/>
    <w:rsid w:val="003504A8"/>
    <w:rsid w:val="003507F2"/>
    <w:rsid w:val="003528BD"/>
    <w:rsid w:val="00352E4C"/>
    <w:rsid w:val="00352FBB"/>
    <w:rsid w:val="00353308"/>
    <w:rsid w:val="003537B2"/>
    <w:rsid w:val="00353B0E"/>
    <w:rsid w:val="00353EF8"/>
    <w:rsid w:val="00353F84"/>
    <w:rsid w:val="003541F5"/>
    <w:rsid w:val="003542AA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951"/>
    <w:rsid w:val="0037030A"/>
    <w:rsid w:val="00371D90"/>
    <w:rsid w:val="00374FD1"/>
    <w:rsid w:val="0037559E"/>
    <w:rsid w:val="00375A68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8A8"/>
    <w:rsid w:val="00381A27"/>
    <w:rsid w:val="00381A79"/>
    <w:rsid w:val="00382779"/>
    <w:rsid w:val="003828BA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7235"/>
    <w:rsid w:val="003876A4"/>
    <w:rsid w:val="00387CA1"/>
    <w:rsid w:val="00391A74"/>
    <w:rsid w:val="00392D8A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FB3"/>
    <w:rsid w:val="003A71C8"/>
    <w:rsid w:val="003A753D"/>
    <w:rsid w:val="003B0033"/>
    <w:rsid w:val="003B0325"/>
    <w:rsid w:val="003B0E34"/>
    <w:rsid w:val="003B2C0B"/>
    <w:rsid w:val="003B3D4E"/>
    <w:rsid w:val="003B3FC7"/>
    <w:rsid w:val="003B4FE5"/>
    <w:rsid w:val="003B5127"/>
    <w:rsid w:val="003C0892"/>
    <w:rsid w:val="003C08A0"/>
    <w:rsid w:val="003C201D"/>
    <w:rsid w:val="003C3658"/>
    <w:rsid w:val="003C53CA"/>
    <w:rsid w:val="003C6240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48A9"/>
    <w:rsid w:val="003F671C"/>
    <w:rsid w:val="003F6DA4"/>
    <w:rsid w:val="003F6E4C"/>
    <w:rsid w:val="003F6E50"/>
    <w:rsid w:val="003F7821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92D"/>
    <w:rsid w:val="00403EB4"/>
    <w:rsid w:val="004043E7"/>
    <w:rsid w:val="004047FB"/>
    <w:rsid w:val="004058AA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7C8"/>
    <w:rsid w:val="00424A41"/>
    <w:rsid w:val="00424C4E"/>
    <w:rsid w:val="00424D0D"/>
    <w:rsid w:val="004259F2"/>
    <w:rsid w:val="00430A83"/>
    <w:rsid w:val="00430CF4"/>
    <w:rsid w:val="00431D0D"/>
    <w:rsid w:val="00431EAA"/>
    <w:rsid w:val="00432590"/>
    <w:rsid w:val="00432A88"/>
    <w:rsid w:val="00433E4B"/>
    <w:rsid w:val="0043583D"/>
    <w:rsid w:val="00436578"/>
    <w:rsid w:val="004365D7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0E67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4FD7"/>
    <w:rsid w:val="004A501B"/>
    <w:rsid w:val="004A5201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C96"/>
    <w:rsid w:val="004D7DB7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2A6D"/>
    <w:rsid w:val="004F3167"/>
    <w:rsid w:val="004F3480"/>
    <w:rsid w:val="004F5AE0"/>
    <w:rsid w:val="004F6CEC"/>
    <w:rsid w:val="0050001C"/>
    <w:rsid w:val="0050115B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4AE5"/>
    <w:rsid w:val="00514D8E"/>
    <w:rsid w:val="00515226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576"/>
    <w:rsid w:val="00522BF8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F39"/>
    <w:rsid w:val="00532273"/>
    <w:rsid w:val="005341BA"/>
    <w:rsid w:val="0053475B"/>
    <w:rsid w:val="005354F4"/>
    <w:rsid w:val="00535B45"/>
    <w:rsid w:val="00535BC2"/>
    <w:rsid w:val="00535FC8"/>
    <w:rsid w:val="00536E85"/>
    <w:rsid w:val="00537CD2"/>
    <w:rsid w:val="0054028A"/>
    <w:rsid w:val="005406D7"/>
    <w:rsid w:val="0054140C"/>
    <w:rsid w:val="00541CAB"/>
    <w:rsid w:val="00541EA8"/>
    <w:rsid w:val="00541EA9"/>
    <w:rsid w:val="005426B2"/>
    <w:rsid w:val="005450C5"/>
    <w:rsid w:val="00545D13"/>
    <w:rsid w:val="005469DB"/>
    <w:rsid w:val="00546CA7"/>
    <w:rsid w:val="00546D50"/>
    <w:rsid w:val="005474AF"/>
    <w:rsid w:val="00551EE5"/>
    <w:rsid w:val="00552AE7"/>
    <w:rsid w:val="00553361"/>
    <w:rsid w:val="00553774"/>
    <w:rsid w:val="00554F51"/>
    <w:rsid w:val="00555A31"/>
    <w:rsid w:val="0055658B"/>
    <w:rsid w:val="00560661"/>
    <w:rsid w:val="0056100D"/>
    <w:rsid w:val="005612C7"/>
    <w:rsid w:val="0056149F"/>
    <w:rsid w:val="005619DF"/>
    <w:rsid w:val="00562AEB"/>
    <w:rsid w:val="00563511"/>
    <w:rsid w:val="00563A4B"/>
    <w:rsid w:val="00564CD8"/>
    <w:rsid w:val="0056517A"/>
    <w:rsid w:val="0056535C"/>
    <w:rsid w:val="00566975"/>
    <w:rsid w:val="005703C4"/>
    <w:rsid w:val="0057098F"/>
    <w:rsid w:val="00570D9E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B80"/>
    <w:rsid w:val="00581D27"/>
    <w:rsid w:val="00581D58"/>
    <w:rsid w:val="005839AF"/>
    <w:rsid w:val="00584DC1"/>
    <w:rsid w:val="00585C63"/>
    <w:rsid w:val="00586FAD"/>
    <w:rsid w:val="00587AF8"/>
    <w:rsid w:val="00587F53"/>
    <w:rsid w:val="0059080E"/>
    <w:rsid w:val="00590831"/>
    <w:rsid w:val="00591F50"/>
    <w:rsid w:val="005923C6"/>
    <w:rsid w:val="00593B09"/>
    <w:rsid w:val="00594C76"/>
    <w:rsid w:val="00595B97"/>
    <w:rsid w:val="00595FDC"/>
    <w:rsid w:val="005965BB"/>
    <w:rsid w:val="00596672"/>
    <w:rsid w:val="0059723F"/>
    <w:rsid w:val="0059730A"/>
    <w:rsid w:val="00597CC5"/>
    <w:rsid w:val="005A0EB4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B76F8"/>
    <w:rsid w:val="005B7F31"/>
    <w:rsid w:val="005C1577"/>
    <w:rsid w:val="005C1B60"/>
    <w:rsid w:val="005C3266"/>
    <w:rsid w:val="005C33CC"/>
    <w:rsid w:val="005C4628"/>
    <w:rsid w:val="005C4846"/>
    <w:rsid w:val="005C5460"/>
    <w:rsid w:val="005C5AB0"/>
    <w:rsid w:val="005C7F9C"/>
    <w:rsid w:val="005D14A6"/>
    <w:rsid w:val="005D446E"/>
    <w:rsid w:val="005D45AA"/>
    <w:rsid w:val="005D4E11"/>
    <w:rsid w:val="005D65EA"/>
    <w:rsid w:val="005D743E"/>
    <w:rsid w:val="005E004D"/>
    <w:rsid w:val="005E0D14"/>
    <w:rsid w:val="005E10CC"/>
    <w:rsid w:val="005E190B"/>
    <w:rsid w:val="005E1B4A"/>
    <w:rsid w:val="005E2ABE"/>
    <w:rsid w:val="005E2CB5"/>
    <w:rsid w:val="005E2CB6"/>
    <w:rsid w:val="005E35EC"/>
    <w:rsid w:val="005E3DF2"/>
    <w:rsid w:val="005E4B20"/>
    <w:rsid w:val="005E5996"/>
    <w:rsid w:val="005E630E"/>
    <w:rsid w:val="005E7107"/>
    <w:rsid w:val="005E7F8C"/>
    <w:rsid w:val="005F047D"/>
    <w:rsid w:val="005F0F29"/>
    <w:rsid w:val="005F17FA"/>
    <w:rsid w:val="005F2696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7029"/>
    <w:rsid w:val="0060776B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1989"/>
    <w:rsid w:val="00631BF3"/>
    <w:rsid w:val="00632566"/>
    <w:rsid w:val="00632A21"/>
    <w:rsid w:val="00632F17"/>
    <w:rsid w:val="00633330"/>
    <w:rsid w:val="006334B1"/>
    <w:rsid w:val="00633891"/>
    <w:rsid w:val="00634B2A"/>
    <w:rsid w:val="0063507A"/>
    <w:rsid w:val="00635591"/>
    <w:rsid w:val="006356E0"/>
    <w:rsid w:val="0063577C"/>
    <w:rsid w:val="006362A2"/>
    <w:rsid w:val="00636D46"/>
    <w:rsid w:val="0063733D"/>
    <w:rsid w:val="006377C3"/>
    <w:rsid w:val="00637E68"/>
    <w:rsid w:val="00637F1A"/>
    <w:rsid w:val="0064058B"/>
    <w:rsid w:val="00640FC5"/>
    <w:rsid w:val="00641920"/>
    <w:rsid w:val="00643C08"/>
    <w:rsid w:val="00644CA6"/>
    <w:rsid w:val="0064522C"/>
    <w:rsid w:val="00645544"/>
    <w:rsid w:val="00645C76"/>
    <w:rsid w:val="00646539"/>
    <w:rsid w:val="006473ED"/>
    <w:rsid w:val="00647691"/>
    <w:rsid w:val="00647E38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8049B"/>
    <w:rsid w:val="00680575"/>
    <w:rsid w:val="00680D5A"/>
    <w:rsid w:val="00681C8D"/>
    <w:rsid w:val="00681F89"/>
    <w:rsid w:val="00682C7D"/>
    <w:rsid w:val="00684FE0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58B"/>
    <w:rsid w:val="006C38DB"/>
    <w:rsid w:val="006C3A80"/>
    <w:rsid w:val="006C3BC0"/>
    <w:rsid w:val="006C3F87"/>
    <w:rsid w:val="006C57AF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8BB"/>
    <w:rsid w:val="006D58C0"/>
    <w:rsid w:val="006D5B7B"/>
    <w:rsid w:val="006D5DA2"/>
    <w:rsid w:val="006D67E3"/>
    <w:rsid w:val="006D7769"/>
    <w:rsid w:val="006E1062"/>
    <w:rsid w:val="006E146B"/>
    <w:rsid w:val="006E14FF"/>
    <w:rsid w:val="006E18BE"/>
    <w:rsid w:val="006E1A9C"/>
    <w:rsid w:val="006E1D81"/>
    <w:rsid w:val="006E2E9A"/>
    <w:rsid w:val="006E3B31"/>
    <w:rsid w:val="006E3EE3"/>
    <w:rsid w:val="006E4E42"/>
    <w:rsid w:val="006E4FFC"/>
    <w:rsid w:val="006E716E"/>
    <w:rsid w:val="006E7CAB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20240"/>
    <w:rsid w:val="007202FC"/>
    <w:rsid w:val="007210B1"/>
    <w:rsid w:val="00721111"/>
    <w:rsid w:val="007214BC"/>
    <w:rsid w:val="00721ACD"/>
    <w:rsid w:val="0072263D"/>
    <w:rsid w:val="007227BE"/>
    <w:rsid w:val="00722F66"/>
    <w:rsid w:val="007239CB"/>
    <w:rsid w:val="00723B15"/>
    <w:rsid w:val="00724555"/>
    <w:rsid w:val="00725154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E0"/>
    <w:rsid w:val="00743400"/>
    <w:rsid w:val="007434B5"/>
    <w:rsid w:val="00744762"/>
    <w:rsid w:val="00744E52"/>
    <w:rsid w:val="00744F38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2785"/>
    <w:rsid w:val="00763415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4CBD"/>
    <w:rsid w:val="00776C3B"/>
    <w:rsid w:val="00776CA3"/>
    <w:rsid w:val="00777254"/>
    <w:rsid w:val="00780E97"/>
    <w:rsid w:val="0078252C"/>
    <w:rsid w:val="007831D3"/>
    <w:rsid w:val="0078331B"/>
    <w:rsid w:val="00783879"/>
    <w:rsid w:val="00783BCE"/>
    <w:rsid w:val="007843C3"/>
    <w:rsid w:val="0078478D"/>
    <w:rsid w:val="00784A58"/>
    <w:rsid w:val="00785F1F"/>
    <w:rsid w:val="00786AF9"/>
    <w:rsid w:val="00787751"/>
    <w:rsid w:val="00790F98"/>
    <w:rsid w:val="007912C1"/>
    <w:rsid w:val="0079204E"/>
    <w:rsid w:val="00793362"/>
    <w:rsid w:val="00796D03"/>
    <w:rsid w:val="00797441"/>
    <w:rsid w:val="007A010F"/>
    <w:rsid w:val="007A016F"/>
    <w:rsid w:val="007A0A44"/>
    <w:rsid w:val="007A16E3"/>
    <w:rsid w:val="007A1742"/>
    <w:rsid w:val="007A3C41"/>
    <w:rsid w:val="007A472F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3A9"/>
    <w:rsid w:val="007C641A"/>
    <w:rsid w:val="007C73CC"/>
    <w:rsid w:val="007C7BAC"/>
    <w:rsid w:val="007D05C3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A3B"/>
    <w:rsid w:val="007D7BC8"/>
    <w:rsid w:val="007E0600"/>
    <w:rsid w:val="007E21C7"/>
    <w:rsid w:val="007E21FC"/>
    <w:rsid w:val="007E3A0A"/>
    <w:rsid w:val="007E43F1"/>
    <w:rsid w:val="007E53A6"/>
    <w:rsid w:val="007E6D5D"/>
    <w:rsid w:val="007F0B85"/>
    <w:rsid w:val="007F0D96"/>
    <w:rsid w:val="007F1438"/>
    <w:rsid w:val="007F1BCC"/>
    <w:rsid w:val="007F1D13"/>
    <w:rsid w:val="007F1EAA"/>
    <w:rsid w:val="007F2053"/>
    <w:rsid w:val="007F2CD0"/>
    <w:rsid w:val="007F3465"/>
    <w:rsid w:val="007F3B49"/>
    <w:rsid w:val="007F3B8C"/>
    <w:rsid w:val="007F3D32"/>
    <w:rsid w:val="007F4488"/>
    <w:rsid w:val="007F45B1"/>
    <w:rsid w:val="007F6A23"/>
    <w:rsid w:val="007F6D12"/>
    <w:rsid w:val="007F789B"/>
    <w:rsid w:val="007F7F28"/>
    <w:rsid w:val="007F7F4D"/>
    <w:rsid w:val="007F7F51"/>
    <w:rsid w:val="008000C5"/>
    <w:rsid w:val="00800126"/>
    <w:rsid w:val="00800A16"/>
    <w:rsid w:val="008019B7"/>
    <w:rsid w:val="008019C7"/>
    <w:rsid w:val="00802DEB"/>
    <w:rsid w:val="0080515E"/>
    <w:rsid w:val="00805D19"/>
    <w:rsid w:val="00805E9E"/>
    <w:rsid w:val="00806217"/>
    <w:rsid w:val="00806541"/>
    <w:rsid w:val="00806B0B"/>
    <w:rsid w:val="00807CEF"/>
    <w:rsid w:val="008108D8"/>
    <w:rsid w:val="00812796"/>
    <w:rsid w:val="00812B1E"/>
    <w:rsid w:val="00812ED1"/>
    <w:rsid w:val="008136E7"/>
    <w:rsid w:val="00813AD7"/>
    <w:rsid w:val="00813B0B"/>
    <w:rsid w:val="00814428"/>
    <w:rsid w:val="00815A3F"/>
    <w:rsid w:val="00817690"/>
    <w:rsid w:val="00817CC4"/>
    <w:rsid w:val="00820C85"/>
    <w:rsid w:val="00821256"/>
    <w:rsid w:val="00821B91"/>
    <w:rsid w:val="00821BA8"/>
    <w:rsid w:val="00821E61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30C"/>
    <w:rsid w:val="00834B33"/>
    <w:rsid w:val="008363CF"/>
    <w:rsid w:val="00836A2D"/>
    <w:rsid w:val="00840507"/>
    <w:rsid w:val="00840F2B"/>
    <w:rsid w:val="0084454D"/>
    <w:rsid w:val="00844BF4"/>
    <w:rsid w:val="00847335"/>
    <w:rsid w:val="008500B7"/>
    <w:rsid w:val="00850BAC"/>
    <w:rsid w:val="00850D33"/>
    <w:rsid w:val="00850FF1"/>
    <w:rsid w:val="008511B6"/>
    <w:rsid w:val="00851C1D"/>
    <w:rsid w:val="00851F78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57072"/>
    <w:rsid w:val="008570B6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270F"/>
    <w:rsid w:val="00872A3C"/>
    <w:rsid w:val="00873919"/>
    <w:rsid w:val="00874612"/>
    <w:rsid w:val="008746B1"/>
    <w:rsid w:val="00874E18"/>
    <w:rsid w:val="00875524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6478"/>
    <w:rsid w:val="0089682A"/>
    <w:rsid w:val="00897B60"/>
    <w:rsid w:val="00897F1D"/>
    <w:rsid w:val="008A104B"/>
    <w:rsid w:val="008A16D0"/>
    <w:rsid w:val="008A1F5F"/>
    <w:rsid w:val="008A3150"/>
    <w:rsid w:val="008A3A18"/>
    <w:rsid w:val="008A575A"/>
    <w:rsid w:val="008A6755"/>
    <w:rsid w:val="008A7FF3"/>
    <w:rsid w:val="008B0B16"/>
    <w:rsid w:val="008B12EE"/>
    <w:rsid w:val="008B1371"/>
    <w:rsid w:val="008B4113"/>
    <w:rsid w:val="008B4133"/>
    <w:rsid w:val="008B5029"/>
    <w:rsid w:val="008B5D14"/>
    <w:rsid w:val="008B64D1"/>
    <w:rsid w:val="008B6C3A"/>
    <w:rsid w:val="008B76D9"/>
    <w:rsid w:val="008B790E"/>
    <w:rsid w:val="008C11BA"/>
    <w:rsid w:val="008C19F6"/>
    <w:rsid w:val="008C1EB7"/>
    <w:rsid w:val="008C2445"/>
    <w:rsid w:val="008C26E0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993"/>
    <w:rsid w:val="008D4B26"/>
    <w:rsid w:val="008D50BF"/>
    <w:rsid w:val="008D54F2"/>
    <w:rsid w:val="008D7CAB"/>
    <w:rsid w:val="008E0760"/>
    <w:rsid w:val="008E123B"/>
    <w:rsid w:val="008E1448"/>
    <w:rsid w:val="008E39E5"/>
    <w:rsid w:val="008E436E"/>
    <w:rsid w:val="008E45DE"/>
    <w:rsid w:val="008E466C"/>
    <w:rsid w:val="008E6424"/>
    <w:rsid w:val="008E6990"/>
    <w:rsid w:val="008E7603"/>
    <w:rsid w:val="008E7829"/>
    <w:rsid w:val="008F070A"/>
    <w:rsid w:val="008F22F9"/>
    <w:rsid w:val="008F2CF1"/>
    <w:rsid w:val="008F34B0"/>
    <w:rsid w:val="008F38CD"/>
    <w:rsid w:val="008F578A"/>
    <w:rsid w:val="008F6668"/>
    <w:rsid w:val="008F6FE0"/>
    <w:rsid w:val="008F6FEA"/>
    <w:rsid w:val="008F7CCA"/>
    <w:rsid w:val="00901432"/>
    <w:rsid w:val="00901D18"/>
    <w:rsid w:val="00903174"/>
    <w:rsid w:val="00903C37"/>
    <w:rsid w:val="00904605"/>
    <w:rsid w:val="00904748"/>
    <w:rsid w:val="009051DF"/>
    <w:rsid w:val="0090523A"/>
    <w:rsid w:val="009060D8"/>
    <w:rsid w:val="00906C0E"/>
    <w:rsid w:val="00907249"/>
    <w:rsid w:val="00907DA0"/>
    <w:rsid w:val="009121C2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6AE9"/>
    <w:rsid w:val="00926F4D"/>
    <w:rsid w:val="00926F84"/>
    <w:rsid w:val="00930820"/>
    <w:rsid w:val="00931082"/>
    <w:rsid w:val="009317F2"/>
    <w:rsid w:val="00931E5E"/>
    <w:rsid w:val="009321E9"/>
    <w:rsid w:val="00932C63"/>
    <w:rsid w:val="0093313A"/>
    <w:rsid w:val="009335E2"/>
    <w:rsid w:val="00934928"/>
    <w:rsid w:val="009354CE"/>
    <w:rsid w:val="00936710"/>
    <w:rsid w:val="00936D6C"/>
    <w:rsid w:val="00937C98"/>
    <w:rsid w:val="00937DB9"/>
    <w:rsid w:val="00940892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D0"/>
    <w:rsid w:val="0096206D"/>
    <w:rsid w:val="00962CBC"/>
    <w:rsid w:val="00963CFF"/>
    <w:rsid w:val="00964A3F"/>
    <w:rsid w:val="00964AF9"/>
    <w:rsid w:val="00965431"/>
    <w:rsid w:val="0096619D"/>
    <w:rsid w:val="009671D1"/>
    <w:rsid w:val="00970476"/>
    <w:rsid w:val="00970914"/>
    <w:rsid w:val="009714DB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303C"/>
    <w:rsid w:val="00984727"/>
    <w:rsid w:val="00984BF3"/>
    <w:rsid w:val="00986116"/>
    <w:rsid w:val="0098666D"/>
    <w:rsid w:val="009869F8"/>
    <w:rsid w:val="00987A9D"/>
    <w:rsid w:val="00990A74"/>
    <w:rsid w:val="00990BBD"/>
    <w:rsid w:val="00990F48"/>
    <w:rsid w:val="0099125C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158C"/>
    <w:rsid w:val="009A15AE"/>
    <w:rsid w:val="009A2758"/>
    <w:rsid w:val="009A2D5E"/>
    <w:rsid w:val="009A2F90"/>
    <w:rsid w:val="009A3DA1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CD5"/>
    <w:rsid w:val="009B4F24"/>
    <w:rsid w:val="009B4F61"/>
    <w:rsid w:val="009B500B"/>
    <w:rsid w:val="009B6500"/>
    <w:rsid w:val="009B653D"/>
    <w:rsid w:val="009B6F39"/>
    <w:rsid w:val="009B70A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77B4"/>
    <w:rsid w:val="009C77DC"/>
    <w:rsid w:val="009C7E44"/>
    <w:rsid w:val="009D0272"/>
    <w:rsid w:val="009D04CA"/>
    <w:rsid w:val="009D07C6"/>
    <w:rsid w:val="009D2E53"/>
    <w:rsid w:val="009D3AB7"/>
    <w:rsid w:val="009D3CFB"/>
    <w:rsid w:val="009D4471"/>
    <w:rsid w:val="009D5744"/>
    <w:rsid w:val="009E104C"/>
    <w:rsid w:val="009E11D2"/>
    <w:rsid w:val="009E12BB"/>
    <w:rsid w:val="009E229F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5AD"/>
    <w:rsid w:val="009F25DD"/>
    <w:rsid w:val="009F3060"/>
    <w:rsid w:val="009F36D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2E71"/>
    <w:rsid w:val="00A130F5"/>
    <w:rsid w:val="00A13AC5"/>
    <w:rsid w:val="00A14254"/>
    <w:rsid w:val="00A1465D"/>
    <w:rsid w:val="00A14677"/>
    <w:rsid w:val="00A160DF"/>
    <w:rsid w:val="00A165C0"/>
    <w:rsid w:val="00A16991"/>
    <w:rsid w:val="00A17E48"/>
    <w:rsid w:val="00A20062"/>
    <w:rsid w:val="00A202D5"/>
    <w:rsid w:val="00A211EC"/>
    <w:rsid w:val="00A214CD"/>
    <w:rsid w:val="00A21E28"/>
    <w:rsid w:val="00A22067"/>
    <w:rsid w:val="00A23C45"/>
    <w:rsid w:val="00A23FCF"/>
    <w:rsid w:val="00A2670D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4188"/>
    <w:rsid w:val="00A44576"/>
    <w:rsid w:val="00A44F5F"/>
    <w:rsid w:val="00A47AFE"/>
    <w:rsid w:val="00A50029"/>
    <w:rsid w:val="00A5012B"/>
    <w:rsid w:val="00A511C4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56A8"/>
    <w:rsid w:val="00A66D76"/>
    <w:rsid w:val="00A66DCB"/>
    <w:rsid w:val="00A701CF"/>
    <w:rsid w:val="00A70C73"/>
    <w:rsid w:val="00A71D7D"/>
    <w:rsid w:val="00A71FE4"/>
    <w:rsid w:val="00A72544"/>
    <w:rsid w:val="00A73568"/>
    <w:rsid w:val="00A73962"/>
    <w:rsid w:val="00A75143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86611"/>
    <w:rsid w:val="00A86CDC"/>
    <w:rsid w:val="00A9001C"/>
    <w:rsid w:val="00A91111"/>
    <w:rsid w:val="00A911EC"/>
    <w:rsid w:val="00A91FBB"/>
    <w:rsid w:val="00A92B01"/>
    <w:rsid w:val="00A94232"/>
    <w:rsid w:val="00A94501"/>
    <w:rsid w:val="00A96241"/>
    <w:rsid w:val="00A97823"/>
    <w:rsid w:val="00AA1305"/>
    <w:rsid w:val="00AA154C"/>
    <w:rsid w:val="00AA32CB"/>
    <w:rsid w:val="00AA5578"/>
    <w:rsid w:val="00AA6AA7"/>
    <w:rsid w:val="00AA7AC1"/>
    <w:rsid w:val="00AA7F0E"/>
    <w:rsid w:val="00AB0102"/>
    <w:rsid w:val="00AB026D"/>
    <w:rsid w:val="00AB06B3"/>
    <w:rsid w:val="00AB086E"/>
    <w:rsid w:val="00AB1ABA"/>
    <w:rsid w:val="00AB279C"/>
    <w:rsid w:val="00AB2D4E"/>
    <w:rsid w:val="00AB58E1"/>
    <w:rsid w:val="00AB5CB8"/>
    <w:rsid w:val="00AB624B"/>
    <w:rsid w:val="00AB6510"/>
    <w:rsid w:val="00AC0025"/>
    <w:rsid w:val="00AC1466"/>
    <w:rsid w:val="00AC1F2D"/>
    <w:rsid w:val="00AC1FA8"/>
    <w:rsid w:val="00AC2731"/>
    <w:rsid w:val="00AC2BF7"/>
    <w:rsid w:val="00AC2DB5"/>
    <w:rsid w:val="00AC336E"/>
    <w:rsid w:val="00AC34D3"/>
    <w:rsid w:val="00AC3F19"/>
    <w:rsid w:val="00AC40BB"/>
    <w:rsid w:val="00AC41CC"/>
    <w:rsid w:val="00AC453A"/>
    <w:rsid w:val="00AC5C9D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6858"/>
    <w:rsid w:val="00AD7B58"/>
    <w:rsid w:val="00AE036D"/>
    <w:rsid w:val="00AE0964"/>
    <w:rsid w:val="00AE13EC"/>
    <w:rsid w:val="00AE147F"/>
    <w:rsid w:val="00AE17D3"/>
    <w:rsid w:val="00AE1EC6"/>
    <w:rsid w:val="00AE2905"/>
    <w:rsid w:val="00AE3219"/>
    <w:rsid w:val="00AE3571"/>
    <w:rsid w:val="00AE394B"/>
    <w:rsid w:val="00AE4A41"/>
    <w:rsid w:val="00AE5349"/>
    <w:rsid w:val="00AE63B1"/>
    <w:rsid w:val="00AE6514"/>
    <w:rsid w:val="00AE67EF"/>
    <w:rsid w:val="00AE692C"/>
    <w:rsid w:val="00AE6BC2"/>
    <w:rsid w:val="00AE768D"/>
    <w:rsid w:val="00AE769A"/>
    <w:rsid w:val="00AE7C70"/>
    <w:rsid w:val="00AF0CA3"/>
    <w:rsid w:val="00AF0DB2"/>
    <w:rsid w:val="00AF16D4"/>
    <w:rsid w:val="00AF20CB"/>
    <w:rsid w:val="00AF4B96"/>
    <w:rsid w:val="00AF5F50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7BA"/>
    <w:rsid w:val="00B07AA9"/>
    <w:rsid w:val="00B107D0"/>
    <w:rsid w:val="00B1082A"/>
    <w:rsid w:val="00B12C8D"/>
    <w:rsid w:val="00B1323D"/>
    <w:rsid w:val="00B1366F"/>
    <w:rsid w:val="00B145E8"/>
    <w:rsid w:val="00B14C47"/>
    <w:rsid w:val="00B15D10"/>
    <w:rsid w:val="00B1674C"/>
    <w:rsid w:val="00B16DE5"/>
    <w:rsid w:val="00B17B8B"/>
    <w:rsid w:val="00B20E91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0E79"/>
    <w:rsid w:val="00B42DAE"/>
    <w:rsid w:val="00B445DB"/>
    <w:rsid w:val="00B45DFC"/>
    <w:rsid w:val="00B45E31"/>
    <w:rsid w:val="00B46652"/>
    <w:rsid w:val="00B467BC"/>
    <w:rsid w:val="00B47726"/>
    <w:rsid w:val="00B50728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6037E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417"/>
    <w:rsid w:val="00B836F6"/>
    <w:rsid w:val="00B83A88"/>
    <w:rsid w:val="00B84BE2"/>
    <w:rsid w:val="00B84C05"/>
    <w:rsid w:val="00B84C75"/>
    <w:rsid w:val="00B855E6"/>
    <w:rsid w:val="00B856DF"/>
    <w:rsid w:val="00B8760E"/>
    <w:rsid w:val="00B877D3"/>
    <w:rsid w:val="00B87C14"/>
    <w:rsid w:val="00B900FF"/>
    <w:rsid w:val="00B90F70"/>
    <w:rsid w:val="00B917CF"/>
    <w:rsid w:val="00B91AC3"/>
    <w:rsid w:val="00B9269A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B0E80"/>
    <w:rsid w:val="00BB130B"/>
    <w:rsid w:val="00BB132D"/>
    <w:rsid w:val="00BB3EB0"/>
    <w:rsid w:val="00BB5038"/>
    <w:rsid w:val="00BB5E07"/>
    <w:rsid w:val="00BB63B5"/>
    <w:rsid w:val="00BC0069"/>
    <w:rsid w:val="00BC0130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1239"/>
    <w:rsid w:val="00BE1C28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E76D5"/>
    <w:rsid w:val="00BF3EEF"/>
    <w:rsid w:val="00BF4E1D"/>
    <w:rsid w:val="00BF61A3"/>
    <w:rsid w:val="00BF6F7A"/>
    <w:rsid w:val="00BF6F87"/>
    <w:rsid w:val="00C008E4"/>
    <w:rsid w:val="00C00A40"/>
    <w:rsid w:val="00C0118A"/>
    <w:rsid w:val="00C0208E"/>
    <w:rsid w:val="00C022DF"/>
    <w:rsid w:val="00C040F5"/>
    <w:rsid w:val="00C0469F"/>
    <w:rsid w:val="00C06134"/>
    <w:rsid w:val="00C07C73"/>
    <w:rsid w:val="00C07FEA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2F97"/>
    <w:rsid w:val="00C333F4"/>
    <w:rsid w:val="00C33CF7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F1A"/>
    <w:rsid w:val="00C4273A"/>
    <w:rsid w:val="00C435EC"/>
    <w:rsid w:val="00C43B6A"/>
    <w:rsid w:val="00C44054"/>
    <w:rsid w:val="00C46FD0"/>
    <w:rsid w:val="00C50416"/>
    <w:rsid w:val="00C507A7"/>
    <w:rsid w:val="00C508B5"/>
    <w:rsid w:val="00C516EF"/>
    <w:rsid w:val="00C5256B"/>
    <w:rsid w:val="00C5332D"/>
    <w:rsid w:val="00C54B21"/>
    <w:rsid w:val="00C56963"/>
    <w:rsid w:val="00C57013"/>
    <w:rsid w:val="00C5763C"/>
    <w:rsid w:val="00C60679"/>
    <w:rsid w:val="00C62A53"/>
    <w:rsid w:val="00C63567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4D11"/>
    <w:rsid w:val="00C75000"/>
    <w:rsid w:val="00C75FAA"/>
    <w:rsid w:val="00C7600E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32E"/>
    <w:rsid w:val="00C93376"/>
    <w:rsid w:val="00C9357D"/>
    <w:rsid w:val="00C93CA4"/>
    <w:rsid w:val="00C94EAE"/>
    <w:rsid w:val="00C95C40"/>
    <w:rsid w:val="00C9611A"/>
    <w:rsid w:val="00C96174"/>
    <w:rsid w:val="00C97005"/>
    <w:rsid w:val="00C97610"/>
    <w:rsid w:val="00CA07F7"/>
    <w:rsid w:val="00CA1188"/>
    <w:rsid w:val="00CA3A64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6C8E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5177"/>
    <w:rsid w:val="00CD7450"/>
    <w:rsid w:val="00CE0564"/>
    <w:rsid w:val="00CE073E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D5A"/>
    <w:rsid w:val="00CF2BA9"/>
    <w:rsid w:val="00CF2C92"/>
    <w:rsid w:val="00CF4CFD"/>
    <w:rsid w:val="00CF5F22"/>
    <w:rsid w:val="00CF71A3"/>
    <w:rsid w:val="00CF7EE4"/>
    <w:rsid w:val="00D005F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BAA"/>
    <w:rsid w:val="00D12406"/>
    <w:rsid w:val="00D1291D"/>
    <w:rsid w:val="00D1307C"/>
    <w:rsid w:val="00D1386A"/>
    <w:rsid w:val="00D147E4"/>
    <w:rsid w:val="00D14830"/>
    <w:rsid w:val="00D150CF"/>
    <w:rsid w:val="00D15637"/>
    <w:rsid w:val="00D161A8"/>
    <w:rsid w:val="00D17D5A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3120E"/>
    <w:rsid w:val="00D31264"/>
    <w:rsid w:val="00D31A2E"/>
    <w:rsid w:val="00D31CC7"/>
    <w:rsid w:val="00D3226E"/>
    <w:rsid w:val="00D33519"/>
    <w:rsid w:val="00D33B1B"/>
    <w:rsid w:val="00D3419C"/>
    <w:rsid w:val="00D36834"/>
    <w:rsid w:val="00D37452"/>
    <w:rsid w:val="00D37AED"/>
    <w:rsid w:val="00D37DA8"/>
    <w:rsid w:val="00D41B37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05D"/>
    <w:rsid w:val="00D86AE8"/>
    <w:rsid w:val="00D86BBA"/>
    <w:rsid w:val="00D8731C"/>
    <w:rsid w:val="00D87BB8"/>
    <w:rsid w:val="00D90113"/>
    <w:rsid w:val="00D94586"/>
    <w:rsid w:val="00D95093"/>
    <w:rsid w:val="00D95C8D"/>
    <w:rsid w:val="00D96392"/>
    <w:rsid w:val="00D971A2"/>
    <w:rsid w:val="00D9780D"/>
    <w:rsid w:val="00DA01DF"/>
    <w:rsid w:val="00DA01F3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1530"/>
    <w:rsid w:val="00DB1D99"/>
    <w:rsid w:val="00DB24B9"/>
    <w:rsid w:val="00DB4064"/>
    <w:rsid w:val="00DB429E"/>
    <w:rsid w:val="00DB4754"/>
    <w:rsid w:val="00DB5C8F"/>
    <w:rsid w:val="00DB5C9F"/>
    <w:rsid w:val="00DB60FB"/>
    <w:rsid w:val="00DB6207"/>
    <w:rsid w:val="00DB64FA"/>
    <w:rsid w:val="00DB6687"/>
    <w:rsid w:val="00DB6AA9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5E04"/>
    <w:rsid w:val="00DC606D"/>
    <w:rsid w:val="00DC68B8"/>
    <w:rsid w:val="00DC6B2E"/>
    <w:rsid w:val="00DC6BDF"/>
    <w:rsid w:val="00DC6BE5"/>
    <w:rsid w:val="00DC6CC9"/>
    <w:rsid w:val="00DC6F5E"/>
    <w:rsid w:val="00DC79CE"/>
    <w:rsid w:val="00DD1ED4"/>
    <w:rsid w:val="00DD25B6"/>
    <w:rsid w:val="00DD2FFD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F22B8"/>
    <w:rsid w:val="00DF3189"/>
    <w:rsid w:val="00DF3F65"/>
    <w:rsid w:val="00DF4849"/>
    <w:rsid w:val="00DF4B8D"/>
    <w:rsid w:val="00DF4EA6"/>
    <w:rsid w:val="00DF5393"/>
    <w:rsid w:val="00DF54BE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4603"/>
    <w:rsid w:val="00E046D9"/>
    <w:rsid w:val="00E049A0"/>
    <w:rsid w:val="00E0763F"/>
    <w:rsid w:val="00E1023F"/>
    <w:rsid w:val="00E12234"/>
    <w:rsid w:val="00E13B60"/>
    <w:rsid w:val="00E13D87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365E"/>
    <w:rsid w:val="00E24AEA"/>
    <w:rsid w:val="00E25B92"/>
    <w:rsid w:val="00E26B52"/>
    <w:rsid w:val="00E26F26"/>
    <w:rsid w:val="00E27C88"/>
    <w:rsid w:val="00E27D1F"/>
    <w:rsid w:val="00E27ED5"/>
    <w:rsid w:val="00E31F12"/>
    <w:rsid w:val="00E32757"/>
    <w:rsid w:val="00E33E0E"/>
    <w:rsid w:val="00E34A86"/>
    <w:rsid w:val="00E34DC7"/>
    <w:rsid w:val="00E355BB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B06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7675"/>
    <w:rsid w:val="00E67FD4"/>
    <w:rsid w:val="00E70141"/>
    <w:rsid w:val="00E70A85"/>
    <w:rsid w:val="00E72D40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801FB"/>
    <w:rsid w:val="00E80DA4"/>
    <w:rsid w:val="00E81519"/>
    <w:rsid w:val="00E81B92"/>
    <w:rsid w:val="00E82499"/>
    <w:rsid w:val="00E83E3A"/>
    <w:rsid w:val="00E841A2"/>
    <w:rsid w:val="00E8586D"/>
    <w:rsid w:val="00E85CE3"/>
    <w:rsid w:val="00E863F3"/>
    <w:rsid w:val="00E866B4"/>
    <w:rsid w:val="00E86BB6"/>
    <w:rsid w:val="00E87C5E"/>
    <w:rsid w:val="00E87FA7"/>
    <w:rsid w:val="00E9031E"/>
    <w:rsid w:val="00E90588"/>
    <w:rsid w:val="00E92430"/>
    <w:rsid w:val="00E93A55"/>
    <w:rsid w:val="00E94F3E"/>
    <w:rsid w:val="00E95C6D"/>
    <w:rsid w:val="00E95CEF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1B1F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217"/>
    <w:rsid w:val="00ED1CE8"/>
    <w:rsid w:val="00ED1E99"/>
    <w:rsid w:val="00ED2063"/>
    <w:rsid w:val="00ED2415"/>
    <w:rsid w:val="00ED29D9"/>
    <w:rsid w:val="00ED4352"/>
    <w:rsid w:val="00ED4502"/>
    <w:rsid w:val="00ED45FD"/>
    <w:rsid w:val="00ED530A"/>
    <w:rsid w:val="00ED5C11"/>
    <w:rsid w:val="00ED5C18"/>
    <w:rsid w:val="00ED618E"/>
    <w:rsid w:val="00ED656E"/>
    <w:rsid w:val="00ED66F9"/>
    <w:rsid w:val="00ED7A8B"/>
    <w:rsid w:val="00EE00C5"/>
    <w:rsid w:val="00EE09C1"/>
    <w:rsid w:val="00EE0EA1"/>
    <w:rsid w:val="00EE2DD5"/>
    <w:rsid w:val="00EE3043"/>
    <w:rsid w:val="00EE60F1"/>
    <w:rsid w:val="00EE67D7"/>
    <w:rsid w:val="00EE7544"/>
    <w:rsid w:val="00EF176A"/>
    <w:rsid w:val="00EF1B20"/>
    <w:rsid w:val="00EF2549"/>
    <w:rsid w:val="00EF310B"/>
    <w:rsid w:val="00EF36E3"/>
    <w:rsid w:val="00EF3923"/>
    <w:rsid w:val="00EF3F0E"/>
    <w:rsid w:val="00EF4422"/>
    <w:rsid w:val="00EF560E"/>
    <w:rsid w:val="00EF60A6"/>
    <w:rsid w:val="00EF77CE"/>
    <w:rsid w:val="00EF782A"/>
    <w:rsid w:val="00EF7FAC"/>
    <w:rsid w:val="00F0210B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A34"/>
    <w:rsid w:val="00F33F66"/>
    <w:rsid w:val="00F34440"/>
    <w:rsid w:val="00F358E2"/>
    <w:rsid w:val="00F360E7"/>
    <w:rsid w:val="00F36129"/>
    <w:rsid w:val="00F3673B"/>
    <w:rsid w:val="00F37E1F"/>
    <w:rsid w:val="00F401A1"/>
    <w:rsid w:val="00F40D27"/>
    <w:rsid w:val="00F40E81"/>
    <w:rsid w:val="00F411C8"/>
    <w:rsid w:val="00F41885"/>
    <w:rsid w:val="00F41E05"/>
    <w:rsid w:val="00F42004"/>
    <w:rsid w:val="00F44484"/>
    <w:rsid w:val="00F44899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98"/>
    <w:rsid w:val="00F5449E"/>
    <w:rsid w:val="00F557E2"/>
    <w:rsid w:val="00F56223"/>
    <w:rsid w:val="00F565C3"/>
    <w:rsid w:val="00F57906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EC1"/>
    <w:rsid w:val="00F64907"/>
    <w:rsid w:val="00F654F6"/>
    <w:rsid w:val="00F659BA"/>
    <w:rsid w:val="00F65EDD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428C"/>
    <w:rsid w:val="00F7709C"/>
    <w:rsid w:val="00F77398"/>
    <w:rsid w:val="00F80171"/>
    <w:rsid w:val="00F80A8E"/>
    <w:rsid w:val="00F80CCD"/>
    <w:rsid w:val="00F80D78"/>
    <w:rsid w:val="00F813AA"/>
    <w:rsid w:val="00F81994"/>
    <w:rsid w:val="00F828A2"/>
    <w:rsid w:val="00F83359"/>
    <w:rsid w:val="00F83D08"/>
    <w:rsid w:val="00F84D09"/>
    <w:rsid w:val="00F84FE0"/>
    <w:rsid w:val="00F855DE"/>
    <w:rsid w:val="00F85993"/>
    <w:rsid w:val="00F863A7"/>
    <w:rsid w:val="00F86B67"/>
    <w:rsid w:val="00F87C4F"/>
    <w:rsid w:val="00F902BF"/>
    <w:rsid w:val="00F90825"/>
    <w:rsid w:val="00F91153"/>
    <w:rsid w:val="00F9376B"/>
    <w:rsid w:val="00F951AE"/>
    <w:rsid w:val="00F95F3F"/>
    <w:rsid w:val="00F9621B"/>
    <w:rsid w:val="00F96FC8"/>
    <w:rsid w:val="00FA2AB3"/>
    <w:rsid w:val="00FA358B"/>
    <w:rsid w:val="00FA37E9"/>
    <w:rsid w:val="00FA3BBB"/>
    <w:rsid w:val="00FA3E48"/>
    <w:rsid w:val="00FA4288"/>
    <w:rsid w:val="00FA44B3"/>
    <w:rsid w:val="00FA5FEE"/>
    <w:rsid w:val="00FA7C7F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5F88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WG5_TM/TSGS5_131e/Docs/S5-203244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CF8A22-04AB-49A9-9A84-C604BA521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7AB5E-F894-4A2E-9274-58B83701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7054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2020-06-16T07:12:00Z</dcterms:created>
  <dcterms:modified xsi:type="dcterms:W3CDTF">2020-06-16T07:12:00Z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